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74875" w14:textId="77777777" w:rsidR="00F60BE9" w:rsidRDefault="00F60BE9" w:rsidP="00FF4B1D">
      <w:pPr>
        <w:pStyle w:val="ASDEFCONTitle"/>
      </w:pPr>
      <w:r>
        <w:t>D</w:t>
      </w:r>
      <w:bookmarkStart w:id="0" w:name="_Ref442071221"/>
      <w:bookmarkEnd w:id="0"/>
      <w:r>
        <w:t>ATA ITEM DESCRIPTION</w:t>
      </w:r>
    </w:p>
    <w:p w14:paraId="34D383E6" w14:textId="5B717A80" w:rsidR="00F60BE9" w:rsidRDefault="00F60BE9" w:rsidP="00FF4B1D">
      <w:pPr>
        <w:pStyle w:val="SOWHL1-ASDEFCON"/>
      </w:pPr>
      <w:bookmarkStart w:id="1" w:name="_Toc515805636"/>
      <w:r>
        <w:t>DID NUMBER:</w:t>
      </w:r>
      <w:r>
        <w:tab/>
      </w:r>
      <w:fldSimple w:instr=" DOCPROPERTY  Title  \* MERGEFORMAT ">
        <w:r w:rsidR="00A13EB2">
          <w:t>DID-CSER-PHIP</w:t>
        </w:r>
      </w:fldSimple>
      <w:r w:rsidR="007651A9">
        <w:t>-</w:t>
      </w:r>
      <w:r w:rsidR="00A13EB2">
        <w:fldChar w:fldCharType="begin"/>
      </w:r>
      <w:r w:rsidR="00A13EB2">
        <w:instrText xml:space="preserve"> DOCPROPERTY Version </w:instrText>
      </w:r>
      <w:r w:rsidR="00A13EB2">
        <w:fldChar w:fldCharType="separate"/>
      </w:r>
      <w:r w:rsidR="00A13EB2">
        <w:t>V1.2</w:t>
      </w:r>
      <w:r w:rsidR="00A13EB2">
        <w:fldChar w:fldCharType="end"/>
      </w:r>
    </w:p>
    <w:p w14:paraId="3177EEC4" w14:textId="50C40584" w:rsidR="00F60BE9" w:rsidRDefault="00F60BE9" w:rsidP="00BA0A42">
      <w:pPr>
        <w:pStyle w:val="SOWHL1-ASDEFCON"/>
      </w:pPr>
      <w:bookmarkStart w:id="2" w:name="_Toc515805637"/>
      <w:r>
        <w:t>TITLE:</w:t>
      </w:r>
      <w:r>
        <w:tab/>
      </w:r>
      <w:bookmarkEnd w:id="2"/>
      <w:r w:rsidR="00F60E1F">
        <w:fldChar w:fldCharType="begin"/>
      </w:r>
      <w:r w:rsidR="00F60E1F">
        <w:instrText xml:space="preserve"> DOCPROPERTY  Subject  \* MERGEFORMAT </w:instrText>
      </w:r>
      <w:r w:rsidR="00F60E1F">
        <w:fldChar w:fldCharType="separate"/>
      </w:r>
      <w:r w:rsidR="00A13EB2">
        <w:t>Phase In Plan</w:t>
      </w:r>
      <w:r w:rsidR="00F60E1F">
        <w:fldChar w:fldCharType="end"/>
      </w:r>
    </w:p>
    <w:p w14:paraId="610F915E" w14:textId="77777777" w:rsidR="00F60BE9" w:rsidRDefault="00F60BE9" w:rsidP="00BA0A42">
      <w:pPr>
        <w:pStyle w:val="SOWHL1-ASDEFCON"/>
      </w:pPr>
      <w:bookmarkStart w:id="3" w:name="_Toc515805639"/>
      <w:r>
        <w:t>DESCRIPTION and intended use</w:t>
      </w:r>
      <w:bookmarkStart w:id="4" w:name="_GoBack"/>
      <w:bookmarkEnd w:id="3"/>
      <w:bookmarkEnd w:id="4"/>
    </w:p>
    <w:p w14:paraId="2D48BDE2" w14:textId="143D7087" w:rsidR="00F60BE9" w:rsidRDefault="00F60BE9" w:rsidP="00FF4B1D">
      <w:pPr>
        <w:pStyle w:val="SOWTL2-ASDEFCON"/>
      </w:pPr>
      <w:bookmarkStart w:id="5" w:name="_Toc515805640"/>
      <w:r>
        <w:t xml:space="preserve">The </w:t>
      </w:r>
      <w:r w:rsidR="00F43C22">
        <w:t>Phase </w:t>
      </w:r>
      <w:proofErr w:type="gramStart"/>
      <w:r w:rsidR="00F43C22">
        <w:t>In</w:t>
      </w:r>
      <w:proofErr w:type="gramEnd"/>
      <w:r>
        <w:t xml:space="preserve"> Plan (PHIP) describes the objectives, scope, constraints, assumptions</w:t>
      </w:r>
      <w:r w:rsidR="00C46658">
        <w:t>, and activities</w:t>
      </w:r>
      <w:r>
        <w:t xml:space="preserve"> associated with the Contractor’s </w:t>
      </w:r>
      <w:r w:rsidR="00C46658">
        <w:t xml:space="preserve">program for </w:t>
      </w:r>
      <w:r w:rsidR="00550088">
        <w:t xml:space="preserve">managing and </w:t>
      </w:r>
      <w:r w:rsidR="00F43C22">
        <w:t>conduct</w:t>
      </w:r>
      <w:r w:rsidR="00C46658">
        <w:t xml:space="preserve">ing </w:t>
      </w:r>
      <w:r>
        <w:t>Phase</w:t>
      </w:r>
      <w:r w:rsidR="00C46658">
        <w:t> I</w:t>
      </w:r>
      <w:r>
        <w:t>n</w:t>
      </w:r>
      <w:r w:rsidR="00C46658">
        <w:t>.</w:t>
      </w:r>
    </w:p>
    <w:p w14:paraId="5AA94ECE" w14:textId="77777777" w:rsidR="00F60BE9" w:rsidRDefault="00F60BE9" w:rsidP="00BA0A42">
      <w:pPr>
        <w:pStyle w:val="SOWTL2-ASDEFCON"/>
      </w:pPr>
      <w:r>
        <w:t>The Contractor uses the PHIP to:</w:t>
      </w:r>
    </w:p>
    <w:p w14:paraId="2C412E85" w14:textId="77777777" w:rsidR="00F60BE9" w:rsidRPr="00C46658" w:rsidRDefault="00F60BE9" w:rsidP="00FF4B1D">
      <w:pPr>
        <w:pStyle w:val="SOWSubL1-ASDEFCON"/>
      </w:pPr>
      <w:r w:rsidRPr="00C46658">
        <w:t xml:space="preserve">define, manage and monitor the </w:t>
      </w:r>
      <w:r w:rsidR="00F43C22">
        <w:t>Phase In</w:t>
      </w:r>
      <w:r w:rsidRPr="00C46658">
        <w:t xml:space="preserve"> program</w:t>
      </w:r>
      <w:r w:rsidR="00A34280">
        <w:t xml:space="preserve"> for the Contract</w:t>
      </w:r>
      <w:r w:rsidRPr="00C46658">
        <w:t>;</w:t>
      </w:r>
    </w:p>
    <w:p w14:paraId="5BA27D8E" w14:textId="4F5ED5FD" w:rsidR="00667F9E" w:rsidRDefault="00F60BE9" w:rsidP="00BA0A42">
      <w:pPr>
        <w:pStyle w:val="SOWSubL1-ASDEFCON"/>
      </w:pPr>
      <w:r w:rsidRPr="00C46658">
        <w:t>ensure that those parties (including Subcontractors) undertaking Phase</w:t>
      </w:r>
      <w:r w:rsidR="00343671">
        <w:t> I</w:t>
      </w:r>
      <w:r w:rsidRPr="00C46658">
        <w:t xml:space="preserve">n activities understand their responsibilities </w:t>
      </w:r>
      <w:r w:rsidR="00EC6169">
        <w:t xml:space="preserve">and </w:t>
      </w:r>
      <w:r w:rsidRPr="00C46658">
        <w:t>the processes and time-frames involved;</w:t>
      </w:r>
    </w:p>
    <w:p w14:paraId="3531D328" w14:textId="5082DE07" w:rsidR="00F60BE9" w:rsidRPr="00C46658" w:rsidRDefault="00667F9E" w:rsidP="00A96F26">
      <w:pPr>
        <w:pStyle w:val="SOWSubL1-ASDEFCON"/>
      </w:pPr>
      <w:r>
        <w:t xml:space="preserve">demonstrate to the Commonwealth </w:t>
      </w:r>
      <w:r w:rsidR="00EC6169">
        <w:t xml:space="preserve">how </w:t>
      </w:r>
      <w:r>
        <w:t xml:space="preserve">the Contractor </w:t>
      </w:r>
      <w:r w:rsidR="00EC6169">
        <w:t>will</w:t>
      </w:r>
      <w:r>
        <w:t xml:space="preserve"> achiev</w:t>
      </w:r>
      <w:r w:rsidR="00EC6169">
        <w:t>e</w:t>
      </w:r>
      <w:r>
        <w:t xml:space="preserve"> the Phase In requirements </w:t>
      </w:r>
      <w:r w:rsidR="00076B40">
        <w:t>to</w:t>
      </w:r>
      <w:r w:rsidR="002C66C5">
        <w:t xml:space="preserve"> establish</w:t>
      </w:r>
      <w:r w:rsidR="00076B40">
        <w:t xml:space="preserve"> the capability and capacity to provide the Services</w:t>
      </w:r>
      <w:r>
        <w:t xml:space="preserve">, and that </w:t>
      </w:r>
      <w:r w:rsidR="00076B40">
        <w:t>associated</w:t>
      </w:r>
      <w:r>
        <w:t xml:space="preserve"> risks have been identified and appropriately mitigated;</w:t>
      </w:r>
      <w:r w:rsidR="00A96F26">
        <w:t xml:space="preserve"> </w:t>
      </w:r>
      <w:r w:rsidR="00F60BE9" w:rsidRPr="00C46658">
        <w:t>and</w:t>
      </w:r>
    </w:p>
    <w:p w14:paraId="537E70C2" w14:textId="1F350FF5" w:rsidR="00F60BE9" w:rsidRPr="00C46658" w:rsidRDefault="00F60BE9" w:rsidP="00BA0A42">
      <w:pPr>
        <w:pStyle w:val="SOWSubL1-ASDEFCON"/>
      </w:pPr>
      <w:proofErr w:type="gramStart"/>
      <w:r w:rsidRPr="00C46658">
        <w:t>define</w:t>
      </w:r>
      <w:proofErr w:type="gramEnd"/>
      <w:r w:rsidRPr="00C46658">
        <w:t xml:space="preserve"> the Contractor’s </w:t>
      </w:r>
      <w:r w:rsidR="00077679">
        <w:t xml:space="preserve">expectations for Commonwealth </w:t>
      </w:r>
      <w:r w:rsidRPr="00C46658">
        <w:t xml:space="preserve">involvement in </w:t>
      </w:r>
      <w:r w:rsidR="00F43C22">
        <w:t>Phase In</w:t>
      </w:r>
      <w:r w:rsidRPr="00C46658">
        <w:t>.</w:t>
      </w:r>
    </w:p>
    <w:p w14:paraId="34B8AA67" w14:textId="77777777" w:rsidR="00F60BE9" w:rsidRDefault="00F60BE9" w:rsidP="00BA0A42">
      <w:pPr>
        <w:pStyle w:val="SOWTL2-ASDEFCON"/>
      </w:pPr>
      <w:r>
        <w:t>The Commonwealth uses the PHIP to:</w:t>
      </w:r>
    </w:p>
    <w:p w14:paraId="2B6E08C9" w14:textId="77777777" w:rsidR="00F60BE9" w:rsidRPr="00C46658" w:rsidRDefault="00F60BE9" w:rsidP="00FF4B1D">
      <w:pPr>
        <w:pStyle w:val="SOWSubL1-ASDEFCON"/>
      </w:pPr>
      <w:r w:rsidRPr="00C46658">
        <w:t xml:space="preserve">understand and evaluate the Contractor’s approach to meeting the </w:t>
      </w:r>
      <w:r w:rsidR="00F43C22">
        <w:t>Phase In</w:t>
      </w:r>
      <w:r w:rsidRPr="00C46658">
        <w:t xml:space="preserve"> requirements of the Contract;</w:t>
      </w:r>
    </w:p>
    <w:p w14:paraId="3753D8EB" w14:textId="5D556572" w:rsidR="00F60BE9" w:rsidRPr="00C46658" w:rsidRDefault="00F60BE9" w:rsidP="00BA0A42">
      <w:pPr>
        <w:pStyle w:val="SOWSubL1-ASDEFCON"/>
      </w:pPr>
      <w:r w:rsidRPr="00C46658">
        <w:t xml:space="preserve">define the Commonwealth’s involvement in the Contractor’s </w:t>
      </w:r>
      <w:r w:rsidR="00F43C22">
        <w:t>Phase In</w:t>
      </w:r>
      <w:r w:rsidRPr="00C46658">
        <w:t xml:space="preserve"> program</w:t>
      </w:r>
      <w:r w:rsidR="00A96F26">
        <w:t>;</w:t>
      </w:r>
    </w:p>
    <w:p w14:paraId="26B5774E" w14:textId="2CD045BA" w:rsidR="00F60BE9" w:rsidRPr="00C46658" w:rsidRDefault="00F60BE9" w:rsidP="00BA0A42">
      <w:pPr>
        <w:pStyle w:val="SOWSubL1-ASDEFCON"/>
      </w:pPr>
      <w:r w:rsidRPr="00C46658">
        <w:t xml:space="preserve">enable the timely provision of information to </w:t>
      </w:r>
      <w:r w:rsidR="00077679">
        <w:t>other agencies (</w:t>
      </w:r>
      <w:proofErr w:type="spellStart"/>
      <w:r w:rsidR="00077679">
        <w:t>eg</w:t>
      </w:r>
      <w:proofErr w:type="spellEnd"/>
      <w:r w:rsidR="00077679">
        <w:t xml:space="preserve">, </w:t>
      </w:r>
      <w:r w:rsidRPr="00C46658">
        <w:t>existing service providers</w:t>
      </w:r>
      <w:r w:rsidR="00077679">
        <w:t xml:space="preserve">) </w:t>
      </w:r>
      <w:r w:rsidRPr="00C46658">
        <w:t xml:space="preserve">to </w:t>
      </w:r>
      <w:r w:rsidR="00A96F26">
        <w:t>co-ordinate</w:t>
      </w:r>
      <w:r w:rsidR="009B163C">
        <w:t xml:space="preserve"> the</w:t>
      </w:r>
      <w:r w:rsidR="00077679">
        <w:t xml:space="preserve"> </w:t>
      </w:r>
      <w:r w:rsidRPr="00C46658">
        <w:t>plan</w:t>
      </w:r>
      <w:r w:rsidR="00077679">
        <w:t>ning</w:t>
      </w:r>
      <w:r w:rsidR="00A96F26">
        <w:t xml:space="preserve"> of related activities</w:t>
      </w:r>
      <w:r w:rsidRPr="00C46658">
        <w:t>; and</w:t>
      </w:r>
    </w:p>
    <w:p w14:paraId="1AAEAD33" w14:textId="77777777" w:rsidR="00F60BE9" w:rsidRPr="00C46658" w:rsidRDefault="00F60BE9" w:rsidP="00BA0A42">
      <w:pPr>
        <w:pStyle w:val="SOWSubL1-ASDEFCON"/>
      </w:pPr>
      <w:proofErr w:type="gramStart"/>
      <w:r w:rsidRPr="00C46658">
        <w:t>provide</w:t>
      </w:r>
      <w:proofErr w:type="gramEnd"/>
      <w:r w:rsidRPr="00C46658">
        <w:t xml:space="preserve"> input to the Commonwealth’s own planning.</w:t>
      </w:r>
    </w:p>
    <w:p w14:paraId="3A374A68" w14:textId="77777777" w:rsidR="00F60BE9" w:rsidRDefault="00F60BE9" w:rsidP="00BA0A42">
      <w:pPr>
        <w:pStyle w:val="SOWHL1-ASDEFCON"/>
      </w:pPr>
      <w:r>
        <w:t>INTER-RELATIONSHIPS</w:t>
      </w:r>
      <w:bookmarkEnd w:id="5"/>
    </w:p>
    <w:p w14:paraId="762E3931" w14:textId="0AB78B25" w:rsidR="00F60BE9" w:rsidRDefault="00E7007C" w:rsidP="00BA0A42">
      <w:pPr>
        <w:pStyle w:val="SOWTL2-ASDEFCON"/>
      </w:pPr>
      <w:r>
        <w:t xml:space="preserve">The PHIP inter-relates with all </w:t>
      </w:r>
      <w:r w:rsidR="004A713A">
        <w:t>plan</w:t>
      </w:r>
      <w:r>
        <w:t>s required to be de</w:t>
      </w:r>
      <w:r w:rsidR="004A713A">
        <w:t xml:space="preserve">veloped or updated and </w:t>
      </w:r>
      <w:r w:rsidR="00700B70">
        <w:t xml:space="preserve">subsequently </w:t>
      </w:r>
      <w:r w:rsidR="004A713A">
        <w:t>delivered during the Phase In period.</w:t>
      </w:r>
    </w:p>
    <w:p w14:paraId="656B2D5B" w14:textId="77777777" w:rsidR="00F60BE9" w:rsidRPr="00251D40" w:rsidRDefault="00F60BE9" w:rsidP="00BA0A42">
      <w:pPr>
        <w:pStyle w:val="SOWHL1-ASDEFCON"/>
      </w:pPr>
      <w:bookmarkStart w:id="6" w:name="_Toc515805641"/>
      <w:r w:rsidRPr="00251D40">
        <w:t>Applicable Documents</w:t>
      </w:r>
    </w:p>
    <w:p w14:paraId="5BB7E99A" w14:textId="77777777" w:rsidR="00B45DBD" w:rsidRDefault="00B45DBD" w:rsidP="00BA0A42">
      <w:pPr>
        <w:pStyle w:val="SOWTL2-ASDEFCON"/>
      </w:pPr>
      <w:r>
        <w:t>The following documents form part of th</w:t>
      </w:r>
      <w:r w:rsidR="000F6D97">
        <w:t>is</w:t>
      </w:r>
      <w:r>
        <w:t xml:space="preserve">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034"/>
        <w:gridCol w:w="5917"/>
      </w:tblGrid>
      <w:tr w:rsidR="00C46658" w:rsidRPr="00D12C7E" w14:paraId="37D87E6C" w14:textId="77777777" w:rsidTr="00975902">
        <w:tc>
          <w:tcPr>
            <w:tcW w:w="2034" w:type="dxa"/>
          </w:tcPr>
          <w:p w14:paraId="3989A837" w14:textId="77777777" w:rsidR="00C46658" w:rsidRPr="00D12C7E" w:rsidRDefault="00C46658" w:rsidP="00FF4B1D">
            <w:pPr>
              <w:pStyle w:val="Table10ptText-ASDEFCON"/>
            </w:pPr>
            <w:r w:rsidRPr="00D12C7E">
              <w:t>Nil</w:t>
            </w:r>
          </w:p>
        </w:tc>
        <w:tc>
          <w:tcPr>
            <w:tcW w:w="5917" w:type="dxa"/>
          </w:tcPr>
          <w:p w14:paraId="710715B4" w14:textId="77777777" w:rsidR="00C46658" w:rsidRPr="00D12C7E" w:rsidRDefault="00C46658" w:rsidP="00BA0A42">
            <w:pPr>
              <w:pStyle w:val="Table10ptText-ASDEFCON"/>
            </w:pPr>
          </w:p>
        </w:tc>
      </w:tr>
    </w:tbl>
    <w:p w14:paraId="0776BB99" w14:textId="77777777" w:rsidR="00F60BE9" w:rsidRPr="00251D40" w:rsidRDefault="00F60BE9" w:rsidP="00BA0A42">
      <w:pPr>
        <w:pStyle w:val="SOWHL1-ASDEFCON"/>
      </w:pPr>
      <w:r w:rsidRPr="00251D40">
        <w:t>Preparation Instructions</w:t>
      </w:r>
      <w:bookmarkEnd w:id="6"/>
    </w:p>
    <w:p w14:paraId="71077F32" w14:textId="77777777" w:rsidR="00F60BE9" w:rsidRDefault="00F60BE9" w:rsidP="00FF4B1D">
      <w:pPr>
        <w:pStyle w:val="SOWHL2-ASDEFCON"/>
      </w:pPr>
      <w:r>
        <w:t>Generic Format and Content</w:t>
      </w:r>
    </w:p>
    <w:p w14:paraId="47A79E38" w14:textId="578315FC" w:rsidR="00F60BE9" w:rsidRDefault="00F60BE9" w:rsidP="00FF4B1D">
      <w:pPr>
        <w:pStyle w:val="SOWTL3-ASDEFCON"/>
      </w:pPr>
      <w:r>
        <w:t xml:space="preserve">The data item shall </w:t>
      </w:r>
      <w:r w:rsidR="00DC0BE3">
        <w:t xml:space="preserve">be provided in the Contractor’s format while </w:t>
      </w:r>
      <w:r>
        <w:t>comply</w:t>
      </w:r>
      <w:r w:rsidR="00DC0BE3">
        <w:t>ing</w:t>
      </w:r>
      <w:r>
        <w:t xml:space="preserve"> with the content and preparation instructions </w:t>
      </w:r>
      <w:r w:rsidR="003D0AA3">
        <w:t>contained in clause 2.3 of the Statement of Work</w:t>
      </w:r>
      <w:r w:rsidR="00A432A4">
        <w:t xml:space="preserve"> (SOW)</w:t>
      </w:r>
      <w:r>
        <w:t>.</w:t>
      </w:r>
    </w:p>
    <w:p w14:paraId="7E2C2623" w14:textId="77777777" w:rsidR="00F60BE9" w:rsidRDefault="00F60BE9" w:rsidP="00FF4B1D">
      <w:pPr>
        <w:pStyle w:val="SOWHL2-ASDEFCON"/>
      </w:pPr>
      <w:r>
        <w:t>Specific Content</w:t>
      </w:r>
    </w:p>
    <w:p w14:paraId="7EC013CF" w14:textId="77777777" w:rsidR="00F60BE9" w:rsidRDefault="00F60BE9" w:rsidP="00FF4B1D">
      <w:pPr>
        <w:pStyle w:val="SOWHL3-ASDEFCON"/>
      </w:pPr>
      <w:r>
        <w:t>General</w:t>
      </w:r>
    </w:p>
    <w:p w14:paraId="29C4D939" w14:textId="3B22ADFE" w:rsidR="00F60BE9" w:rsidRDefault="00F60BE9" w:rsidP="00FF4B1D">
      <w:pPr>
        <w:pStyle w:val="SOWTL4-ASDEFCON"/>
      </w:pPr>
      <w:r>
        <w:t xml:space="preserve">The PHIP shall describe the objectives, scope, constraints, and assumptions associated with the Contractor’s </w:t>
      </w:r>
      <w:r w:rsidR="00F43C22">
        <w:t>Phase In</w:t>
      </w:r>
      <w:r>
        <w:t xml:space="preserve"> activities.</w:t>
      </w:r>
      <w:r w:rsidR="00E80D33">
        <w:t xml:space="preserve">  </w:t>
      </w:r>
      <w:r w:rsidR="00522EF4">
        <w:rPr>
          <w:iCs/>
        </w:rPr>
        <w:t>R</w:t>
      </w:r>
      <w:r w:rsidR="00E80D33" w:rsidRPr="009213DC">
        <w:rPr>
          <w:iCs/>
        </w:rPr>
        <w:t>isks associated with the Phase In program shall be documented in the Phase </w:t>
      </w:r>
      <w:proofErr w:type="gramStart"/>
      <w:r w:rsidR="00E80D33" w:rsidRPr="009213DC">
        <w:rPr>
          <w:iCs/>
        </w:rPr>
        <w:t>In</w:t>
      </w:r>
      <w:proofErr w:type="gramEnd"/>
      <w:r w:rsidR="00E80D33" w:rsidRPr="009213DC">
        <w:rPr>
          <w:iCs/>
        </w:rPr>
        <w:t xml:space="preserve"> Register; however, the PHIP shall describe the risk-management strategies </w:t>
      </w:r>
      <w:r w:rsidR="001A41C6">
        <w:rPr>
          <w:iCs/>
        </w:rPr>
        <w:t>for</w:t>
      </w:r>
      <w:r w:rsidR="00E80D33" w:rsidRPr="009213DC">
        <w:rPr>
          <w:iCs/>
        </w:rPr>
        <w:t xml:space="preserve"> any global Phase In-related risks.</w:t>
      </w:r>
    </w:p>
    <w:p w14:paraId="216C309C" w14:textId="0056E999" w:rsidR="00602CC9" w:rsidRDefault="00602CC9" w:rsidP="00BA0A42">
      <w:pPr>
        <w:pStyle w:val="SOWTL4-ASDEFCON"/>
      </w:pPr>
      <w:r w:rsidRPr="00602CC9">
        <w:t xml:space="preserve">If the </w:t>
      </w:r>
      <w:r w:rsidR="001A41C6">
        <w:t xml:space="preserve">Services under the </w:t>
      </w:r>
      <w:r w:rsidRPr="00602CC9">
        <w:t xml:space="preserve">Contract </w:t>
      </w:r>
      <w:r w:rsidR="00076B40">
        <w:t xml:space="preserve">will </w:t>
      </w:r>
      <w:r w:rsidR="001A41C6">
        <w:t>follow</w:t>
      </w:r>
      <w:r w:rsidR="00D9215F">
        <w:t>-on from</w:t>
      </w:r>
      <w:r w:rsidR="001A41C6">
        <w:t xml:space="preserve"> similar services provided by a different</w:t>
      </w:r>
      <w:r w:rsidRPr="00602CC9">
        <w:t xml:space="preserve"> service </w:t>
      </w:r>
      <w:r w:rsidR="001A41C6">
        <w:t>provider</w:t>
      </w:r>
      <w:r w:rsidR="00D9215F">
        <w:t xml:space="preserve"> </w:t>
      </w:r>
      <w:r w:rsidR="00D9215F" w:rsidRPr="00602CC9">
        <w:t>(either Commonwealth or contractor)</w:t>
      </w:r>
      <w:r w:rsidRPr="00602CC9">
        <w:t>,</w:t>
      </w:r>
      <w:r w:rsidR="00D9215F" w:rsidRPr="00D9215F">
        <w:t xml:space="preserve"> </w:t>
      </w:r>
      <w:r w:rsidRPr="00602CC9">
        <w:t xml:space="preserve">the PHIP </w:t>
      </w:r>
      <w:r>
        <w:t>sha</w:t>
      </w:r>
      <w:r w:rsidRPr="00602CC9">
        <w:t>ll</w:t>
      </w:r>
      <w:r w:rsidR="001A41C6">
        <w:t xml:space="preserve"> </w:t>
      </w:r>
      <w:r w:rsidRPr="00602CC9">
        <w:t>be consistent</w:t>
      </w:r>
      <w:r w:rsidR="00D9215F">
        <w:t>,</w:t>
      </w:r>
      <w:r w:rsidRPr="00602CC9">
        <w:t xml:space="preserve"> </w:t>
      </w:r>
      <w:r w:rsidR="00D9215F">
        <w:t xml:space="preserve">to the extent practicable, </w:t>
      </w:r>
      <w:r w:rsidRPr="00602CC9">
        <w:t xml:space="preserve">with the </w:t>
      </w:r>
      <w:r w:rsidR="00D9215F">
        <w:t xml:space="preserve">phase out </w:t>
      </w:r>
      <w:r w:rsidRPr="00602CC9">
        <w:t>activities and schedule of the current service provider</w:t>
      </w:r>
      <w:r>
        <w:t>, except where otherwise agreed, in writing, by the Commonwealth Representative.</w:t>
      </w:r>
    </w:p>
    <w:p w14:paraId="4E9187BE" w14:textId="77777777" w:rsidR="00F60BE9" w:rsidRDefault="00F43C22" w:rsidP="00FF4B1D">
      <w:pPr>
        <w:pStyle w:val="SOWHL3-ASDEFCON"/>
      </w:pPr>
      <w:r>
        <w:lastRenderedPageBreak/>
        <w:t>Phase In</w:t>
      </w:r>
      <w:r w:rsidR="00F60BE9">
        <w:t xml:space="preserve"> Organisation</w:t>
      </w:r>
    </w:p>
    <w:p w14:paraId="40117145" w14:textId="77777777" w:rsidR="00F60BE9" w:rsidRDefault="00F60BE9" w:rsidP="00BA0A42">
      <w:pPr>
        <w:pStyle w:val="SOWTL4-ASDEFCON"/>
      </w:pPr>
      <w:r>
        <w:t xml:space="preserve">The PHIP shall describe the Contractor’s organisational arrangements for </w:t>
      </w:r>
      <w:r w:rsidR="00F43C22">
        <w:t>Phase In</w:t>
      </w:r>
      <w:r>
        <w:t>, including:</w:t>
      </w:r>
    </w:p>
    <w:p w14:paraId="78333775" w14:textId="79E14637" w:rsidR="00F60BE9" w:rsidRDefault="00F60BE9" w:rsidP="00FF4B1D">
      <w:pPr>
        <w:pStyle w:val="SOWSubL1-ASDEFCON"/>
      </w:pPr>
      <w:r>
        <w:t>the Contractor’s and Approved Subcontractors’ management structures</w:t>
      </w:r>
      <w:r w:rsidR="00E75A5F">
        <w:t>,</w:t>
      </w:r>
      <w:r w:rsidR="00B03D36" w:rsidRPr="00B03D36">
        <w:t xml:space="preserve"> </w:t>
      </w:r>
      <w:r w:rsidR="00B03D36">
        <w:t>identifying those organisations that will be actively involved in Phase In activities</w:t>
      </w:r>
      <w:r>
        <w:t>;</w:t>
      </w:r>
    </w:p>
    <w:p w14:paraId="5FE38A13" w14:textId="47E780B8" w:rsidR="00F60BE9" w:rsidRDefault="00F60BE9" w:rsidP="00BA0A42">
      <w:pPr>
        <w:pStyle w:val="SOWSubL1-ASDEFCON"/>
      </w:pPr>
      <w:r>
        <w:t xml:space="preserve">the interrelationships between all parties involved in the Contractor’s </w:t>
      </w:r>
      <w:r w:rsidR="00F43C22">
        <w:t>Phase In</w:t>
      </w:r>
      <w:r>
        <w:t xml:space="preserve"> activities including, if applicable, existing service provider</w:t>
      </w:r>
      <w:r w:rsidR="00B03D36">
        <w:t>s</w:t>
      </w:r>
      <w:r>
        <w:t>; and</w:t>
      </w:r>
    </w:p>
    <w:p w14:paraId="3734DD6F" w14:textId="3E004281" w:rsidR="00F60BE9" w:rsidRDefault="00AC4F00" w:rsidP="00BA0A42">
      <w:pPr>
        <w:pStyle w:val="SOWSubL1-ASDEFCON"/>
      </w:pPr>
      <w:proofErr w:type="gramStart"/>
      <w:r>
        <w:t>identification</w:t>
      </w:r>
      <w:proofErr w:type="gramEnd"/>
      <w:r>
        <w:t xml:space="preserve"> </w:t>
      </w:r>
      <w:r w:rsidR="00E75A5F">
        <w:t>of</w:t>
      </w:r>
      <w:r w:rsidR="00F60BE9">
        <w:t xml:space="preserve"> the Contractor’s </w:t>
      </w:r>
      <w:r w:rsidR="00E75A5F">
        <w:t xml:space="preserve">and Approved Subcontractors’ managers </w:t>
      </w:r>
      <w:r w:rsidR="00B03D36">
        <w:t xml:space="preserve">that </w:t>
      </w:r>
      <w:r w:rsidR="00F60BE9">
        <w:t xml:space="preserve">will </w:t>
      </w:r>
      <w:r w:rsidR="00B03D36">
        <w:t>be</w:t>
      </w:r>
      <w:r w:rsidR="00F60BE9">
        <w:t xml:space="preserve"> responsib</w:t>
      </w:r>
      <w:r w:rsidR="00B03D36">
        <w:t>le</w:t>
      </w:r>
      <w:r w:rsidR="00F60BE9">
        <w:t xml:space="preserve"> for meeting the </w:t>
      </w:r>
      <w:r w:rsidR="00F43C22">
        <w:t>Phase In</w:t>
      </w:r>
      <w:r w:rsidR="00F60BE9">
        <w:t xml:space="preserve"> requirements of the Contract.</w:t>
      </w:r>
    </w:p>
    <w:p w14:paraId="021FBFB3" w14:textId="77777777" w:rsidR="00F60BE9" w:rsidRDefault="00F43C22" w:rsidP="00FF4B1D">
      <w:pPr>
        <w:pStyle w:val="SOWHL3-ASDEFCON"/>
      </w:pPr>
      <w:r>
        <w:t>Phase In</w:t>
      </w:r>
      <w:r w:rsidR="00F60BE9">
        <w:t xml:space="preserve"> Overview</w:t>
      </w:r>
    </w:p>
    <w:p w14:paraId="1709D760" w14:textId="2DA3C377" w:rsidR="00F60BE9" w:rsidRDefault="00F60BE9" w:rsidP="00BA0A42">
      <w:pPr>
        <w:pStyle w:val="SOWTL4-ASDEFCON"/>
      </w:pPr>
      <w:r>
        <w:t xml:space="preserve">The PHIP shall provide an overview of the Contractor’s </w:t>
      </w:r>
      <w:r w:rsidR="007D2B34">
        <w:t>Phase In</w:t>
      </w:r>
      <w:r w:rsidR="00270E87" w:rsidRPr="00270E87">
        <w:t xml:space="preserve"> </w:t>
      </w:r>
      <w:r w:rsidR="0045399D">
        <w:t>program</w:t>
      </w:r>
      <w:r w:rsidR="00270E87">
        <w:t xml:space="preserve"> (</w:t>
      </w:r>
      <w:proofErr w:type="spellStart"/>
      <w:r w:rsidR="00270E87">
        <w:t>ie</w:t>
      </w:r>
      <w:proofErr w:type="spellEnd"/>
      <w:r w:rsidR="00270E87">
        <w:t xml:space="preserve">, as a summary of the </w:t>
      </w:r>
      <w:r w:rsidR="00A432A4">
        <w:t xml:space="preserve">planning required for </w:t>
      </w:r>
      <w:r w:rsidR="00270E87">
        <w:t xml:space="preserve">clause </w:t>
      </w:r>
      <w:r w:rsidR="00270E87">
        <w:fldChar w:fldCharType="begin"/>
      </w:r>
      <w:r w:rsidR="00270E87">
        <w:instrText xml:space="preserve"> REF _Ref112394608 \r \h </w:instrText>
      </w:r>
      <w:r w:rsidR="00270E87">
        <w:fldChar w:fldCharType="separate"/>
      </w:r>
      <w:r w:rsidR="00A13EB2">
        <w:t>6.2.4</w:t>
      </w:r>
      <w:r w:rsidR="00270E87">
        <w:fldChar w:fldCharType="end"/>
      </w:r>
      <w:r w:rsidR="00270E87">
        <w:t>)</w:t>
      </w:r>
      <w:r>
        <w:t>, including</w:t>
      </w:r>
      <w:r w:rsidR="00AC4F00">
        <w:t xml:space="preserve"> as applicable</w:t>
      </w:r>
      <w:r>
        <w:t>:</w:t>
      </w:r>
    </w:p>
    <w:p w14:paraId="2D21C266" w14:textId="4BD31FAE" w:rsidR="00AC4F00" w:rsidRDefault="00F60BE9" w:rsidP="00CC761B">
      <w:pPr>
        <w:pStyle w:val="SOWSubL1-ASDEFCON"/>
      </w:pPr>
      <w:r>
        <w:t>the major activities to be undertaken</w:t>
      </w:r>
      <w:r w:rsidR="0066087B">
        <w:t xml:space="preserve"> and </w:t>
      </w:r>
      <w:r w:rsidR="00AC4F00">
        <w:t xml:space="preserve">the </w:t>
      </w:r>
      <w:r w:rsidR="00CB5FF4">
        <w:t xml:space="preserve">main </w:t>
      </w:r>
      <w:r w:rsidR="00AC4F00">
        <w:t xml:space="preserve">processes to be employed </w:t>
      </w:r>
      <w:r w:rsidR="00134B63">
        <w:t>to achieve</w:t>
      </w:r>
      <w:r w:rsidR="00AC4F00">
        <w:t xml:space="preserve"> </w:t>
      </w:r>
      <w:r w:rsidR="00134B63">
        <w:t>those</w:t>
      </w:r>
      <w:r w:rsidR="00AC4F00">
        <w:t xml:space="preserve"> Phase In activities;</w:t>
      </w:r>
    </w:p>
    <w:p w14:paraId="3A7768AB" w14:textId="3D7229EF" w:rsidR="0045399D" w:rsidRDefault="0045399D" w:rsidP="0089497D">
      <w:pPr>
        <w:pStyle w:val="SOWSubL1-ASDEFCON"/>
      </w:pPr>
      <w:r>
        <w:t xml:space="preserve">a high-level summary of the Phase In schedule required by clause </w:t>
      </w:r>
      <w:r>
        <w:fldChar w:fldCharType="begin"/>
      </w:r>
      <w:r>
        <w:instrText xml:space="preserve"> REF _Ref217460713 \r \h </w:instrText>
      </w:r>
      <w:r>
        <w:fldChar w:fldCharType="separate"/>
      </w:r>
      <w:r w:rsidR="00A13EB2">
        <w:t>6.2.6</w:t>
      </w:r>
      <w:r>
        <w:fldChar w:fldCharType="end"/>
      </w:r>
      <w:r>
        <w:t>;</w:t>
      </w:r>
    </w:p>
    <w:p w14:paraId="356BA6F8" w14:textId="5CBE4887" w:rsidR="00F60BE9" w:rsidRDefault="0045399D" w:rsidP="002A4717">
      <w:pPr>
        <w:pStyle w:val="SOWSubL1-ASDEFCON"/>
      </w:pPr>
      <w:r>
        <w:t xml:space="preserve">the activities </w:t>
      </w:r>
      <w:r w:rsidR="00CB5FF4">
        <w:t>to ensure</w:t>
      </w:r>
      <w:r w:rsidR="00030861">
        <w:t xml:space="preserve"> the </w:t>
      </w:r>
      <w:r w:rsidR="0066087B">
        <w:t xml:space="preserve">co-ordination and </w:t>
      </w:r>
      <w:r w:rsidR="00F60BE9">
        <w:t xml:space="preserve">integration of the Contractor’s </w:t>
      </w:r>
      <w:r w:rsidR="00F43C22">
        <w:t>Phase In</w:t>
      </w:r>
      <w:r w:rsidR="00F60BE9">
        <w:t xml:space="preserve"> activities with the </w:t>
      </w:r>
      <w:r w:rsidR="00030861">
        <w:t xml:space="preserve">activities of </w:t>
      </w:r>
      <w:r w:rsidR="00270E87">
        <w:t xml:space="preserve">the </w:t>
      </w:r>
      <w:r w:rsidR="00030861">
        <w:t xml:space="preserve">Commonwealth and any </w:t>
      </w:r>
      <w:r w:rsidR="00F60BE9">
        <w:t xml:space="preserve">existing service provider’s </w:t>
      </w:r>
      <w:r w:rsidR="00FA5112">
        <w:t>p</w:t>
      </w:r>
      <w:r w:rsidR="00F60BE9">
        <w:t>hase-out activities, including planning and coordination meetings; and</w:t>
      </w:r>
    </w:p>
    <w:p w14:paraId="7DF14B43" w14:textId="09E14AB6" w:rsidR="00F60BE9" w:rsidRDefault="00F60BE9" w:rsidP="00BA0A42">
      <w:pPr>
        <w:pStyle w:val="SOWSubL1-ASDEFCON"/>
      </w:pPr>
      <w:proofErr w:type="gramStart"/>
      <w:r>
        <w:t>the</w:t>
      </w:r>
      <w:proofErr w:type="gramEnd"/>
      <w:r>
        <w:t xml:space="preserve"> expectations of the Contractor with respect to the Commonwealth.</w:t>
      </w:r>
    </w:p>
    <w:p w14:paraId="2CE13B02" w14:textId="77777777" w:rsidR="00F60BE9" w:rsidRDefault="00F60BE9" w:rsidP="00FF4B1D">
      <w:pPr>
        <w:pStyle w:val="SOWHL3-ASDEFCON"/>
      </w:pPr>
      <w:bookmarkStart w:id="7" w:name="_Ref112394608"/>
      <w:r>
        <w:t xml:space="preserve">Detailed </w:t>
      </w:r>
      <w:r w:rsidR="00F43C22">
        <w:t>Phase In</w:t>
      </w:r>
      <w:r>
        <w:t xml:space="preserve"> Activities</w:t>
      </w:r>
      <w:bookmarkEnd w:id="7"/>
    </w:p>
    <w:p w14:paraId="57A18455" w14:textId="22F8CC7A" w:rsidR="00F60BE9" w:rsidRDefault="00F60BE9" w:rsidP="00BA0A42">
      <w:pPr>
        <w:pStyle w:val="SOWTL4-ASDEFCON"/>
      </w:pPr>
      <w:bookmarkStart w:id="8" w:name="_Ref278962820"/>
      <w:r>
        <w:t xml:space="preserve">The PHIP shall </w:t>
      </w:r>
      <w:r w:rsidR="00F3692E">
        <w:t xml:space="preserve">describe </w:t>
      </w:r>
      <w:r>
        <w:t xml:space="preserve">the Contractor’s and </w:t>
      </w:r>
      <w:r w:rsidR="00680B52">
        <w:t xml:space="preserve">Approved </w:t>
      </w:r>
      <w:r>
        <w:t xml:space="preserve">Subcontractors’ specific activities </w:t>
      </w:r>
      <w:r w:rsidR="00680B52">
        <w:t>for</w:t>
      </w:r>
      <w:r>
        <w:t xml:space="preserve"> </w:t>
      </w:r>
      <w:r w:rsidR="007D2B34">
        <w:t>Phase In</w:t>
      </w:r>
      <w:r>
        <w:t>, addressing the methodology and timeframes for implementing</w:t>
      </w:r>
      <w:r w:rsidR="00030861">
        <w:t>,</w:t>
      </w:r>
      <w:r>
        <w:t xml:space="preserve"> </w:t>
      </w:r>
      <w:r w:rsidR="007D2B34">
        <w:t>as applicable</w:t>
      </w:r>
      <w:r>
        <w:t>:</w:t>
      </w:r>
      <w:bookmarkEnd w:id="8"/>
    </w:p>
    <w:p w14:paraId="6A5E8B17" w14:textId="57210E5A" w:rsidR="00F60BE9" w:rsidRDefault="006352A2" w:rsidP="00FF4B1D">
      <w:pPr>
        <w:pStyle w:val="SOWSubL1-ASDEFCON"/>
      </w:pPr>
      <w:r>
        <w:t>t</w:t>
      </w:r>
      <w:r w:rsidR="00030861">
        <w:t xml:space="preserve">he </w:t>
      </w:r>
      <w:r>
        <w:t>organisation</w:t>
      </w:r>
      <w:r w:rsidR="00F3692E">
        <w:t>al</w:t>
      </w:r>
      <w:r>
        <w:t xml:space="preserve"> </w:t>
      </w:r>
      <w:r w:rsidR="00F60BE9">
        <w:t>arrangements</w:t>
      </w:r>
      <w:r w:rsidR="00030861">
        <w:t xml:space="preserve"> </w:t>
      </w:r>
      <w:r>
        <w:t xml:space="preserve">and processes </w:t>
      </w:r>
      <w:r w:rsidR="00995872">
        <w:t>required</w:t>
      </w:r>
      <w:r>
        <w:t xml:space="preserve"> to enable</w:t>
      </w:r>
      <w:r w:rsidR="00030861">
        <w:t xml:space="preserve"> the provision of the </w:t>
      </w:r>
      <w:r w:rsidR="00867F57">
        <w:t>deliverable</w:t>
      </w:r>
      <w:r>
        <w:t xml:space="preserve"> Services </w:t>
      </w:r>
      <w:r w:rsidR="00867F57">
        <w:t>desc</w:t>
      </w:r>
      <w:r w:rsidR="00AF5946">
        <w:t>r</w:t>
      </w:r>
      <w:r w:rsidR="00867F57">
        <w:t>ibed</w:t>
      </w:r>
      <w:r w:rsidR="00030861">
        <w:t xml:space="preserve"> in the SOW</w:t>
      </w:r>
      <w:r w:rsidR="00F60BE9">
        <w:t>;</w:t>
      </w:r>
    </w:p>
    <w:p w14:paraId="2FD0CFE2" w14:textId="5E91E067" w:rsidR="00F60BE9" w:rsidRDefault="006352A2" w:rsidP="00BA0A42">
      <w:pPr>
        <w:pStyle w:val="SOWSubL1-ASDEFCON"/>
      </w:pPr>
      <w:r>
        <w:t xml:space="preserve">the </w:t>
      </w:r>
      <w:r w:rsidR="00F60BE9">
        <w:t>Support Resources</w:t>
      </w:r>
      <w:r>
        <w:t xml:space="preserve"> required to enable </w:t>
      </w:r>
      <w:r w:rsidR="00867F57">
        <w:t xml:space="preserve">the </w:t>
      </w:r>
      <w:r>
        <w:t>Services</w:t>
      </w:r>
      <w:r w:rsidR="00867F57" w:rsidRPr="00867F57">
        <w:t xml:space="preserve"> </w:t>
      </w:r>
      <w:r w:rsidR="00867F57">
        <w:t>to be provided</w:t>
      </w:r>
      <w:r w:rsidR="00F60BE9">
        <w:t>;</w:t>
      </w:r>
    </w:p>
    <w:p w14:paraId="78C3D4FC" w14:textId="77777777" w:rsidR="0047056F" w:rsidRDefault="00F60BE9" w:rsidP="00BA0A42">
      <w:pPr>
        <w:pStyle w:val="SOWSubL1-ASDEFCON"/>
      </w:pPr>
      <w:r>
        <w:t>Subcontract arrangements</w:t>
      </w:r>
      <w:r w:rsidR="0047056F">
        <w:t>; and</w:t>
      </w:r>
    </w:p>
    <w:p w14:paraId="0BCEB71E" w14:textId="7AE94449" w:rsidR="00F60BE9" w:rsidRDefault="00F3692E" w:rsidP="00BA0A42">
      <w:pPr>
        <w:pStyle w:val="SOWSubL1-ASDEFCON"/>
      </w:pPr>
      <w:proofErr w:type="gramStart"/>
      <w:r>
        <w:t>the</w:t>
      </w:r>
      <w:proofErr w:type="gramEnd"/>
      <w:r>
        <w:t xml:space="preserve"> organisational </w:t>
      </w:r>
      <w:r w:rsidR="00134B63">
        <w:t xml:space="preserve">arrangements and </w:t>
      </w:r>
      <w:r>
        <w:t>processes</w:t>
      </w:r>
      <w:r w:rsidR="00134B63">
        <w:t xml:space="preserve"> </w:t>
      </w:r>
      <w:r w:rsidR="00867F57">
        <w:t>to be implemented</w:t>
      </w:r>
      <w:r w:rsidR="00134B63">
        <w:t xml:space="preserve"> to enable the Contractor to </w:t>
      </w:r>
      <w:r w:rsidR="00867F57">
        <w:t>comply</w:t>
      </w:r>
      <w:r w:rsidR="00134B63">
        <w:t xml:space="preserve"> with </w:t>
      </w:r>
      <w:r>
        <w:t xml:space="preserve">the </w:t>
      </w:r>
      <w:r w:rsidR="00F46648">
        <w:t xml:space="preserve">provisions </w:t>
      </w:r>
      <w:r>
        <w:t>of</w:t>
      </w:r>
      <w:r w:rsidR="0047056F">
        <w:t xml:space="preserve"> the Contract</w:t>
      </w:r>
      <w:r w:rsidR="00F60BE9">
        <w:t>.</w:t>
      </w:r>
    </w:p>
    <w:p w14:paraId="6BDB2EC4" w14:textId="53A3B6AB" w:rsidR="00F60BE9" w:rsidRDefault="00F60BE9" w:rsidP="00BA0A42">
      <w:pPr>
        <w:pStyle w:val="SOWTL4-ASDEFCON"/>
      </w:pPr>
      <w:r>
        <w:t>In addressing the requirements</w:t>
      </w:r>
      <w:r w:rsidR="00DE2C6B">
        <w:t xml:space="preserve"> of clauses </w:t>
      </w:r>
      <w:r w:rsidR="00DE2C6B">
        <w:fldChar w:fldCharType="begin"/>
      </w:r>
      <w:r w:rsidR="00DE2C6B">
        <w:instrText xml:space="preserve"> REF _Ref278962820 \r \h </w:instrText>
      </w:r>
      <w:r w:rsidR="00DE2C6B">
        <w:fldChar w:fldCharType="separate"/>
      </w:r>
      <w:r w:rsidR="00A13EB2">
        <w:t>6.2.4.1</w:t>
      </w:r>
      <w:r w:rsidR="00DE2C6B">
        <w:fldChar w:fldCharType="end"/>
      </w:r>
      <w:r>
        <w:t>, the PHIP shall:</w:t>
      </w:r>
    </w:p>
    <w:p w14:paraId="529DFF3A" w14:textId="03DBD6DB" w:rsidR="007D2B34" w:rsidRDefault="005031F8" w:rsidP="00FF4B1D">
      <w:pPr>
        <w:pStyle w:val="SOWSubL1-ASDEFCON"/>
      </w:pPr>
      <w:r>
        <w:t>detail</w:t>
      </w:r>
      <w:r w:rsidRPr="007D2B34">
        <w:t xml:space="preserve"> </w:t>
      </w:r>
      <w:r w:rsidR="007D2B34" w:rsidRPr="007D2B34">
        <w:t>the activities to be undertaken, when and by whom</w:t>
      </w:r>
      <w:r w:rsidR="007D2B34">
        <w:t>;</w:t>
      </w:r>
    </w:p>
    <w:p w14:paraId="57B811E9" w14:textId="5F1EC6CC" w:rsidR="002F451E" w:rsidRDefault="002F451E" w:rsidP="00CD2D79">
      <w:pPr>
        <w:pStyle w:val="SOWSubL1-ASDEFCON"/>
      </w:pPr>
      <w:r>
        <w:t>specifically identify</w:t>
      </w:r>
      <w:r w:rsidR="00933574">
        <w:t xml:space="preserve"> </w:t>
      </w:r>
      <w:r w:rsidR="005031F8">
        <w:t>t</w:t>
      </w:r>
      <w:r w:rsidR="008E2E10">
        <w:t>h</w:t>
      </w:r>
      <w:r w:rsidR="00933574">
        <w:t>os</w:t>
      </w:r>
      <w:r w:rsidR="005031F8">
        <w:t>e activities</w:t>
      </w:r>
      <w:r w:rsidR="00CD2D79">
        <w:t xml:space="preserve"> required</w:t>
      </w:r>
      <w:r>
        <w:t>:</w:t>
      </w:r>
    </w:p>
    <w:p w14:paraId="17DE980B" w14:textId="5BA249D1" w:rsidR="008E2E10" w:rsidRDefault="00CD2D79" w:rsidP="00933574">
      <w:pPr>
        <w:pStyle w:val="SOWSubL2-ASDEFCON"/>
      </w:pPr>
      <w:r>
        <w:t>to</w:t>
      </w:r>
      <w:r w:rsidR="008E2E10">
        <w:t xml:space="preserve"> </w:t>
      </w:r>
      <w:r w:rsidR="005031F8">
        <w:t xml:space="preserve">enable the </w:t>
      </w:r>
      <w:r w:rsidR="008E2E10">
        <w:t xml:space="preserve">conditions for </w:t>
      </w:r>
      <w:r w:rsidR="005031F8">
        <w:t>Operative Date</w:t>
      </w:r>
      <w:r w:rsidR="008E2E10">
        <w:t xml:space="preserve"> </w:t>
      </w:r>
      <w:r w:rsidR="005031F8">
        <w:t xml:space="preserve">to be </w:t>
      </w:r>
      <w:r>
        <w:t>met</w:t>
      </w:r>
      <w:r w:rsidR="00933574">
        <w:t>; and</w:t>
      </w:r>
    </w:p>
    <w:p w14:paraId="1728965C" w14:textId="35E5CA0F" w:rsidR="005031F8" w:rsidRDefault="00933574" w:rsidP="00933574">
      <w:pPr>
        <w:pStyle w:val="SOWSubL2-ASDEFCON"/>
      </w:pPr>
      <w:r>
        <w:t xml:space="preserve">to </w:t>
      </w:r>
      <w:r w:rsidR="00F25152">
        <w:t xml:space="preserve">be completed in order to </w:t>
      </w:r>
      <w:r>
        <w:t xml:space="preserve">achieve </w:t>
      </w:r>
      <w:r w:rsidR="008E2E10">
        <w:t xml:space="preserve">any </w:t>
      </w:r>
      <w:r w:rsidR="002F451E">
        <w:t xml:space="preserve">other </w:t>
      </w:r>
      <w:r w:rsidR="008E2E10">
        <w:t>Phase In</w:t>
      </w:r>
      <w:r w:rsidR="00F25152" w:rsidRPr="00F25152">
        <w:t xml:space="preserve"> </w:t>
      </w:r>
      <w:r w:rsidR="00F25152">
        <w:t>milestones</w:t>
      </w:r>
      <w:r w:rsidR="002F451E">
        <w:t>;</w:t>
      </w:r>
    </w:p>
    <w:p w14:paraId="68F193C3" w14:textId="5876E427" w:rsidR="00F60BE9" w:rsidRDefault="00CD2D79" w:rsidP="00BA0A42">
      <w:pPr>
        <w:pStyle w:val="SOWSubL1-ASDEFCON"/>
      </w:pPr>
      <w:r>
        <w:t xml:space="preserve">define the </w:t>
      </w:r>
      <w:r w:rsidR="004F0B74">
        <w:t>require</w:t>
      </w:r>
      <w:r>
        <w:t>ments for</w:t>
      </w:r>
      <w:r w:rsidR="004F0B74">
        <w:t xml:space="preserve"> </w:t>
      </w:r>
      <w:r w:rsidR="00F60BE9">
        <w:t>planning and coordination meetings;</w:t>
      </w:r>
    </w:p>
    <w:p w14:paraId="16BE9482" w14:textId="52915E7D" w:rsidR="001F3774" w:rsidRDefault="005031F8" w:rsidP="00BA0A42">
      <w:pPr>
        <w:pStyle w:val="SOWSubL1-ASDEFCON"/>
      </w:pPr>
      <w:r>
        <w:t xml:space="preserve">describe </w:t>
      </w:r>
      <w:r w:rsidR="001F3774">
        <w:t>the</w:t>
      </w:r>
      <w:r w:rsidR="007F5E7D">
        <w:t xml:space="preserve"> Approved</w:t>
      </w:r>
      <w:r w:rsidR="001F3774">
        <w:t xml:space="preserve"> Subcontracts to be implemented</w:t>
      </w:r>
      <w:r w:rsidR="00667F9E">
        <w:t xml:space="preserve">, identifying the companies (by name and </w:t>
      </w:r>
      <w:r w:rsidR="00935581">
        <w:t>registration</w:t>
      </w:r>
      <w:r w:rsidR="008E2E10">
        <w:t xml:space="preserve"> number</w:t>
      </w:r>
      <w:r w:rsidR="00667F9E">
        <w:t>), scope</w:t>
      </w:r>
      <w:r>
        <w:t>,</w:t>
      </w:r>
      <w:r w:rsidR="00667F9E">
        <w:t xml:space="preserve"> and the timeframes for implementation;</w:t>
      </w:r>
    </w:p>
    <w:p w14:paraId="2853EB96" w14:textId="2B097172" w:rsidR="00F60BE9" w:rsidRDefault="00F25152" w:rsidP="00BA0A42">
      <w:pPr>
        <w:pStyle w:val="SOWSubL1-ASDEFCON"/>
      </w:pPr>
      <w:r>
        <w:t xml:space="preserve">detail </w:t>
      </w:r>
      <w:r w:rsidR="00F60BE9">
        <w:t>the require</w:t>
      </w:r>
      <w:r>
        <w:t>ments</w:t>
      </w:r>
      <w:r w:rsidR="00F60BE9">
        <w:t xml:space="preserve"> </w:t>
      </w:r>
      <w:r w:rsidR="00A25BA5">
        <w:t>for</w:t>
      </w:r>
      <w:r>
        <w:t xml:space="preserve"> </w:t>
      </w:r>
      <w:r w:rsidR="00F60BE9">
        <w:t>the Contractor</w:t>
      </w:r>
      <w:r w:rsidR="0098552B">
        <w:t>’s</w:t>
      </w:r>
      <w:r w:rsidR="00F60BE9">
        <w:t xml:space="preserve"> and Approved Subcontractors</w:t>
      </w:r>
      <w:r w:rsidR="0098552B">
        <w:t>’</w:t>
      </w:r>
      <w:r w:rsidR="002E19A8">
        <w:t xml:space="preserve"> </w:t>
      </w:r>
      <w:r w:rsidR="00A25BA5">
        <w:t xml:space="preserve">workforce </w:t>
      </w:r>
      <w:r w:rsidR="002E19A8">
        <w:t xml:space="preserve">(in terms of the build-up of the numbers and skills of </w:t>
      </w:r>
      <w:r w:rsidR="00D657B7">
        <w:t>Personnel</w:t>
      </w:r>
      <w:r w:rsidR="002E19A8">
        <w:t>, including recruitment and training)</w:t>
      </w:r>
      <w:r>
        <w:t>,</w:t>
      </w:r>
      <w:r w:rsidR="00F60BE9">
        <w:t xml:space="preserve"> </w:t>
      </w:r>
      <w:r w:rsidR="004D6897">
        <w:t xml:space="preserve">as </w:t>
      </w:r>
      <w:r w:rsidR="007D2B34">
        <w:t xml:space="preserve">required to </w:t>
      </w:r>
      <w:r w:rsidR="00F60BE9">
        <w:t>enable:</w:t>
      </w:r>
    </w:p>
    <w:p w14:paraId="3681A159" w14:textId="337F396A" w:rsidR="00F60BE9" w:rsidRDefault="002E19A8" w:rsidP="00FF4B1D">
      <w:pPr>
        <w:pStyle w:val="SOWSubL2-ASDEFCON"/>
      </w:pPr>
      <w:r>
        <w:t>the</w:t>
      </w:r>
      <w:r w:rsidR="000929BE">
        <w:t xml:space="preserve"> completion of</w:t>
      </w:r>
      <w:r>
        <w:t xml:space="preserve"> </w:t>
      </w:r>
      <w:r w:rsidR="00F25152">
        <w:t xml:space="preserve">Phase In </w:t>
      </w:r>
      <w:r>
        <w:t>activities</w:t>
      </w:r>
      <w:r w:rsidR="000929BE">
        <w:t>,</w:t>
      </w:r>
      <w:r>
        <w:t xml:space="preserve"> </w:t>
      </w:r>
      <w:r w:rsidR="000929BE">
        <w:t>by the Operative Date</w:t>
      </w:r>
      <w:r w:rsidR="00F60BE9">
        <w:t>; and</w:t>
      </w:r>
    </w:p>
    <w:p w14:paraId="2617B497" w14:textId="53810AE0" w:rsidR="00F60BE9" w:rsidRDefault="002E19A8" w:rsidP="00BA0A42">
      <w:pPr>
        <w:pStyle w:val="SOWSubL2-ASDEFCON"/>
      </w:pPr>
      <w:r>
        <w:t xml:space="preserve">the </w:t>
      </w:r>
      <w:r w:rsidR="00B76463">
        <w:t xml:space="preserve">provision of the </w:t>
      </w:r>
      <w:r w:rsidR="00F25152">
        <w:t xml:space="preserve">Services </w:t>
      </w:r>
      <w:r w:rsidR="00B76463">
        <w:t>that are required, under the contract, to commence from</w:t>
      </w:r>
      <w:r w:rsidR="00BB138A">
        <w:t xml:space="preserve"> </w:t>
      </w:r>
      <w:r w:rsidR="00B76463">
        <w:t xml:space="preserve">the </w:t>
      </w:r>
      <w:r w:rsidR="00BB138A">
        <w:t>Operative Date (</w:t>
      </w:r>
      <w:proofErr w:type="spellStart"/>
      <w:r w:rsidR="00BB138A">
        <w:t>ie</w:t>
      </w:r>
      <w:proofErr w:type="spellEnd"/>
      <w:r w:rsidR="00BB138A">
        <w:t>,</w:t>
      </w:r>
      <w:r>
        <w:t xml:space="preserve"> </w:t>
      </w:r>
      <w:r w:rsidR="00F1167F">
        <w:t>from the</w:t>
      </w:r>
      <w:r w:rsidR="00B76463">
        <w:t xml:space="preserve"> complet</w:t>
      </w:r>
      <w:r w:rsidR="00F1167F">
        <w:t>ion</w:t>
      </w:r>
      <w:r w:rsidR="004D6897">
        <w:t xml:space="preserve"> </w:t>
      </w:r>
      <w:r w:rsidR="00F1167F">
        <w:t>of</w:t>
      </w:r>
      <w:r w:rsidR="00697028">
        <w:t xml:space="preserve"> Phase In</w:t>
      </w:r>
      <w:r w:rsidR="00BB138A">
        <w:t>)</w:t>
      </w:r>
      <w:r w:rsidR="00F60BE9">
        <w:t>;</w:t>
      </w:r>
    </w:p>
    <w:p w14:paraId="7677D5DA" w14:textId="42E1B654" w:rsidR="00491FC5" w:rsidRDefault="00697028" w:rsidP="00BA0A42">
      <w:pPr>
        <w:pStyle w:val="SOWSubL1-ASDEFCON"/>
      </w:pPr>
      <w:r>
        <w:t xml:space="preserve">detail </w:t>
      </w:r>
      <w:r w:rsidR="00284FC3">
        <w:t xml:space="preserve">the </w:t>
      </w:r>
      <w:r w:rsidR="00BB138A">
        <w:t>implement</w:t>
      </w:r>
      <w:r w:rsidR="00284FC3">
        <w:t>ation of</w:t>
      </w:r>
      <w:r w:rsidR="00BB138A">
        <w:t xml:space="preserve"> </w:t>
      </w:r>
      <w:r>
        <w:t xml:space="preserve">Support Resources other than </w:t>
      </w:r>
      <w:r w:rsidR="00D657B7">
        <w:t xml:space="preserve">Personnel </w:t>
      </w:r>
      <w:r>
        <w:t>(</w:t>
      </w:r>
      <w:proofErr w:type="spellStart"/>
      <w:r>
        <w:t>eg</w:t>
      </w:r>
      <w:proofErr w:type="spellEnd"/>
      <w:r>
        <w:t xml:space="preserve">, </w:t>
      </w:r>
      <w:r w:rsidR="00C767AC">
        <w:t>F</w:t>
      </w:r>
      <w:r w:rsidR="00F60BE9">
        <w:t xml:space="preserve">acilities, S&amp;TE, </w:t>
      </w:r>
      <w:r w:rsidR="004F0B74">
        <w:t>Training Equipment</w:t>
      </w:r>
      <w:r w:rsidR="00181186">
        <w:t xml:space="preserve">, </w:t>
      </w:r>
      <w:r w:rsidR="004D6897">
        <w:t xml:space="preserve">Technical Data </w:t>
      </w:r>
      <w:r w:rsidR="00F60BE9">
        <w:t>and computer-support</w:t>
      </w:r>
      <w:r>
        <w:t>)</w:t>
      </w:r>
      <w:r w:rsidR="007D2B34">
        <w:t>, including</w:t>
      </w:r>
      <w:r w:rsidR="00491FC5">
        <w:t>:</w:t>
      </w:r>
    </w:p>
    <w:p w14:paraId="6E53F398" w14:textId="7EEDD4B0" w:rsidR="00491FC5" w:rsidRDefault="00491FC5" w:rsidP="00BA0A42">
      <w:pPr>
        <w:pStyle w:val="SOWSubL2-ASDEFCON"/>
      </w:pPr>
      <w:r>
        <w:t xml:space="preserve">the timeframes for implementation, identifying any prerequisites for </w:t>
      </w:r>
      <w:r w:rsidR="00802BFC">
        <w:t xml:space="preserve">significant </w:t>
      </w:r>
      <w:r w:rsidR="00234E2F">
        <w:t>resources (</w:t>
      </w:r>
      <w:proofErr w:type="spellStart"/>
      <w:r w:rsidR="00234E2F">
        <w:t>eg</w:t>
      </w:r>
      <w:proofErr w:type="spellEnd"/>
      <w:r w:rsidR="00234E2F">
        <w:t>, Facilities)</w:t>
      </w:r>
      <w:r w:rsidR="004D6897">
        <w:t xml:space="preserve"> </w:t>
      </w:r>
      <w:r>
        <w:t>or sets of Support Resources;</w:t>
      </w:r>
    </w:p>
    <w:p w14:paraId="25B50189" w14:textId="0BD9E124" w:rsidR="00491FC5" w:rsidRDefault="00491FC5" w:rsidP="00BA0A42">
      <w:pPr>
        <w:pStyle w:val="SOWSubL2-ASDEFCON"/>
      </w:pPr>
      <w:r>
        <w:lastRenderedPageBreak/>
        <w:t>the build-up of the Support Resources</w:t>
      </w:r>
      <w:r w:rsidR="00802BFC">
        <w:t xml:space="preserve"> </w:t>
      </w:r>
      <w:r w:rsidR="00284FC3">
        <w:t>during Phase In</w:t>
      </w:r>
      <w:r>
        <w:t xml:space="preserve">, </w:t>
      </w:r>
      <w:r w:rsidR="00802BFC">
        <w:t xml:space="preserve">demonstrating </w:t>
      </w:r>
      <w:r>
        <w:t xml:space="preserve">how this will enable the </w:t>
      </w:r>
      <w:r w:rsidR="00234E2F">
        <w:t>Services to be provided from</w:t>
      </w:r>
      <w:r w:rsidR="00802BFC">
        <w:t xml:space="preserve"> </w:t>
      </w:r>
      <w:r w:rsidR="00234E2F">
        <w:t xml:space="preserve">the </w:t>
      </w:r>
      <w:r w:rsidR="00802BFC">
        <w:t>Operative Date</w:t>
      </w:r>
      <w:r>
        <w:t>; and</w:t>
      </w:r>
    </w:p>
    <w:p w14:paraId="2C08AD3A" w14:textId="0D08D94F" w:rsidR="007D2B34" w:rsidRDefault="00BB138A" w:rsidP="00BA0A42">
      <w:pPr>
        <w:pStyle w:val="SOWSubL2-ASDEFCON"/>
      </w:pPr>
      <w:r>
        <w:t xml:space="preserve">if </w:t>
      </w:r>
      <w:r w:rsidR="007D2B34">
        <w:t xml:space="preserve">applicable, </w:t>
      </w:r>
      <w:r>
        <w:t xml:space="preserve">details of </w:t>
      </w:r>
      <w:r w:rsidR="00491FC5">
        <w:t xml:space="preserve">the Support Resources </w:t>
      </w:r>
      <w:r w:rsidR="007D2B34">
        <w:t xml:space="preserve">to be </w:t>
      </w:r>
      <w:r w:rsidR="00F60BE9">
        <w:t xml:space="preserve">acquired </w:t>
      </w:r>
      <w:r w:rsidR="0014305A">
        <w:t xml:space="preserve">or transferred </w:t>
      </w:r>
      <w:r w:rsidR="00F60BE9">
        <w:t xml:space="preserve">from </w:t>
      </w:r>
      <w:r w:rsidR="00CB5FF4">
        <w:t>an</w:t>
      </w:r>
      <w:r w:rsidR="0014305A">
        <w:t xml:space="preserve"> </w:t>
      </w:r>
      <w:r w:rsidR="00F60BE9">
        <w:t>existing service provider</w:t>
      </w:r>
      <w:r w:rsidR="007D2B34">
        <w:t>;</w:t>
      </w:r>
    </w:p>
    <w:p w14:paraId="1ACA5936" w14:textId="10ED6B00" w:rsidR="00F60BE9" w:rsidRDefault="00F1167F" w:rsidP="006E5487">
      <w:pPr>
        <w:pStyle w:val="SOWSubL1-ASDEFCON"/>
      </w:pPr>
      <w:r>
        <w:t xml:space="preserve">describe any activities necessary </w:t>
      </w:r>
      <w:r w:rsidR="006E5487">
        <w:t>to meet</w:t>
      </w:r>
      <w:r w:rsidR="007D2B34">
        <w:t xml:space="preserve"> </w:t>
      </w:r>
      <w:r w:rsidR="00F60BE9">
        <w:t>regulatory requirements</w:t>
      </w:r>
      <w:r>
        <w:t xml:space="preserve"> </w:t>
      </w:r>
      <w:r w:rsidR="00AA5C89">
        <w:t>including, as</w:t>
      </w:r>
      <w:r>
        <w:t xml:space="preserve"> applicable, obtaining Authorisations (</w:t>
      </w:r>
      <w:proofErr w:type="spellStart"/>
      <w:r w:rsidR="006E5487">
        <w:t>eg</w:t>
      </w:r>
      <w:proofErr w:type="spellEnd"/>
      <w:r w:rsidR="006E5487">
        <w:t>,</w:t>
      </w:r>
      <w:r>
        <w:t xml:space="preserve"> licenses, permits, </w:t>
      </w:r>
      <w:r w:rsidR="006E5487">
        <w:t>export approvals</w:t>
      </w:r>
      <w:r>
        <w:t>)</w:t>
      </w:r>
      <w:r w:rsidR="00F60BE9">
        <w:t>;</w:t>
      </w:r>
    </w:p>
    <w:p w14:paraId="5B8BA7EF" w14:textId="2B20C69B" w:rsidR="00E80D33" w:rsidRDefault="003D4105" w:rsidP="00BA0A42">
      <w:pPr>
        <w:pStyle w:val="SOWSubL1-ASDEFCON"/>
      </w:pPr>
      <w:r>
        <w:t xml:space="preserve">describe </w:t>
      </w:r>
      <w:r w:rsidR="00E80D33">
        <w:t>the approach taken to identify, analyse</w:t>
      </w:r>
      <w:r w:rsidR="00522EF4">
        <w:t xml:space="preserve">, </w:t>
      </w:r>
      <w:r w:rsidR="00E80D33">
        <w:t xml:space="preserve">assess </w:t>
      </w:r>
      <w:r w:rsidR="00522EF4">
        <w:t xml:space="preserve">and manage </w:t>
      </w:r>
      <w:r w:rsidR="00E80D33">
        <w:t>Phase In risks;</w:t>
      </w:r>
    </w:p>
    <w:p w14:paraId="17B653A5" w14:textId="03605755" w:rsidR="00F60BE9" w:rsidRDefault="000929BE" w:rsidP="00BA0A42">
      <w:pPr>
        <w:pStyle w:val="SOWSubL1-ASDEFCON"/>
      </w:pPr>
      <w:r>
        <w:t xml:space="preserve">describe </w:t>
      </w:r>
      <w:r w:rsidR="006E5487">
        <w:t>any dependencies on</w:t>
      </w:r>
      <w:r w:rsidR="00F60BE9">
        <w:t xml:space="preserve"> </w:t>
      </w:r>
      <w:r>
        <w:t>Commonwealth activities including</w:t>
      </w:r>
      <w:r w:rsidR="00AA5C89">
        <w:t>,</w:t>
      </w:r>
      <w:r>
        <w:t xml:space="preserve"> </w:t>
      </w:r>
      <w:r w:rsidR="00AA5C89">
        <w:t xml:space="preserve">as applicable, </w:t>
      </w:r>
      <w:r w:rsidR="006E5487">
        <w:t xml:space="preserve">the provision of </w:t>
      </w:r>
      <w:r w:rsidR="00F60BE9">
        <w:t>GFM, GFF</w:t>
      </w:r>
      <w:r w:rsidR="009975AE">
        <w:t xml:space="preserve">, </w:t>
      </w:r>
      <w:r w:rsidR="00F60BE9">
        <w:t>GFS</w:t>
      </w:r>
      <w:r w:rsidR="00131834">
        <w:t xml:space="preserve"> and Training in Defence Information Systems</w:t>
      </w:r>
      <w:r w:rsidR="00F60BE9">
        <w:t>;</w:t>
      </w:r>
    </w:p>
    <w:p w14:paraId="2BA5264E" w14:textId="3F5EABCC" w:rsidR="00F60BE9" w:rsidRDefault="003D4105" w:rsidP="00BA0A42">
      <w:pPr>
        <w:pStyle w:val="SOWSubL1-ASDEFCON"/>
      </w:pPr>
      <w:r>
        <w:t xml:space="preserve">identify </w:t>
      </w:r>
      <w:r w:rsidR="007D2B34">
        <w:t>any new processes and significant procedures to be introduced</w:t>
      </w:r>
      <w:r w:rsidR="00F60BE9">
        <w:t xml:space="preserve">, including </w:t>
      </w:r>
      <w:r>
        <w:t>to the Contractor’s Quality Management System</w:t>
      </w:r>
      <w:r w:rsidR="00F60BE9">
        <w:t>;</w:t>
      </w:r>
      <w:r w:rsidRPr="003D4105">
        <w:t xml:space="preserve"> </w:t>
      </w:r>
      <w:r>
        <w:t>and</w:t>
      </w:r>
    </w:p>
    <w:p w14:paraId="79BB4271" w14:textId="2B85E1FE" w:rsidR="00F60BE9" w:rsidRDefault="00AA5C89" w:rsidP="00BA0A42">
      <w:pPr>
        <w:pStyle w:val="SOWSubL1-ASDEFCON"/>
      </w:pPr>
      <w:proofErr w:type="gramStart"/>
      <w:r>
        <w:t>describe</w:t>
      </w:r>
      <w:proofErr w:type="gramEnd"/>
      <w:r>
        <w:t xml:space="preserve"> th</w:t>
      </w:r>
      <w:r w:rsidR="006E5487">
        <w:t xml:space="preserve">e </w:t>
      </w:r>
      <w:r w:rsidR="003D4105">
        <w:t xml:space="preserve">Phase In </w:t>
      </w:r>
      <w:r w:rsidR="006E5487">
        <w:t xml:space="preserve">activities required to </w:t>
      </w:r>
      <w:r>
        <w:t>ensure</w:t>
      </w:r>
      <w:r w:rsidR="006E5487">
        <w:t xml:space="preserve"> compliance with </w:t>
      </w:r>
      <w:r>
        <w:t xml:space="preserve">specific </w:t>
      </w:r>
      <w:r w:rsidR="003D4105">
        <w:t xml:space="preserve">Contract </w:t>
      </w:r>
      <w:r>
        <w:t>obligations including,</w:t>
      </w:r>
      <w:r w:rsidR="00284FC3">
        <w:t xml:space="preserve"> </w:t>
      </w:r>
      <w:r w:rsidR="00206730">
        <w:t>as</w:t>
      </w:r>
      <w:r w:rsidR="00F60BE9">
        <w:t xml:space="preserve"> applicable</w:t>
      </w:r>
      <w:r>
        <w:t>,</w:t>
      </w:r>
      <w:r w:rsidRPr="00AA5C89">
        <w:t xml:space="preserve"> </w:t>
      </w:r>
      <w:r>
        <w:t xml:space="preserve">for security, Work Health and Safety </w:t>
      </w:r>
      <w:r w:rsidR="003D4105">
        <w:t xml:space="preserve">(WHS) </w:t>
      </w:r>
      <w:r>
        <w:t xml:space="preserve">and Environmental management, and the </w:t>
      </w:r>
      <w:r w:rsidR="00D657B7">
        <w:t>Defence</w:t>
      </w:r>
      <w:r>
        <w:t xml:space="preserve"> Industry </w:t>
      </w:r>
      <w:r w:rsidR="00D657B7">
        <w:t>Participation</w:t>
      </w:r>
      <w:r>
        <w:t xml:space="preserve"> </w:t>
      </w:r>
      <w:r w:rsidR="00D657B7">
        <w:t>(DIP</w:t>
      </w:r>
      <w:r w:rsidR="003D4105">
        <w:t xml:space="preserve">) </w:t>
      </w:r>
      <w:r>
        <w:t>program</w:t>
      </w:r>
      <w:r w:rsidR="003D4105">
        <w:t>.</w:t>
      </w:r>
    </w:p>
    <w:p w14:paraId="36302906" w14:textId="77777777" w:rsidR="00F60BE9" w:rsidRDefault="00F43C22" w:rsidP="00FF4B1D">
      <w:pPr>
        <w:pStyle w:val="SOWHL3-ASDEFCON"/>
      </w:pPr>
      <w:r>
        <w:t>Phase In</w:t>
      </w:r>
      <w:r w:rsidR="00F60BE9">
        <w:t xml:space="preserve"> Register</w:t>
      </w:r>
    </w:p>
    <w:p w14:paraId="70A2AC0F" w14:textId="77777777" w:rsidR="00544635" w:rsidRDefault="001A12E5" w:rsidP="00BA0A42">
      <w:pPr>
        <w:pStyle w:val="SOWTL4-ASDEFCON"/>
      </w:pPr>
      <w:r>
        <w:t>If a Phase </w:t>
      </w:r>
      <w:proofErr w:type="gramStart"/>
      <w:r>
        <w:t>In</w:t>
      </w:r>
      <w:proofErr w:type="gramEnd"/>
      <w:r w:rsidRPr="00544635">
        <w:t xml:space="preserve"> Register </w:t>
      </w:r>
      <w:r>
        <w:t>is require</w:t>
      </w:r>
      <w:r w:rsidR="00FD4EED">
        <w:t xml:space="preserve">d under </w:t>
      </w:r>
      <w:r>
        <w:t xml:space="preserve">the Contract, </w:t>
      </w:r>
      <w:r w:rsidRPr="00544635">
        <w:t xml:space="preserve">the </w:t>
      </w:r>
      <w:r w:rsidR="00544635">
        <w:t>PHI</w:t>
      </w:r>
      <w:r w:rsidR="00544635" w:rsidRPr="00544635">
        <w:t xml:space="preserve">P shall describe the </w:t>
      </w:r>
      <w:r w:rsidR="00544635">
        <w:t>Phase In</w:t>
      </w:r>
      <w:r w:rsidR="00544635" w:rsidRPr="00544635">
        <w:t xml:space="preserve"> Register used by the Contractor for recording </w:t>
      </w:r>
      <w:r w:rsidR="00544635">
        <w:t>and planning Phase In activities</w:t>
      </w:r>
      <w:r w:rsidR="00544635" w:rsidRPr="00544635">
        <w:t>.</w:t>
      </w:r>
    </w:p>
    <w:p w14:paraId="2BAFB655" w14:textId="77777777" w:rsidR="00544635" w:rsidRDefault="00544635" w:rsidP="00BA0A42">
      <w:pPr>
        <w:pStyle w:val="SOWTL4-ASDEFCON"/>
      </w:pPr>
      <w:r>
        <w:t>The</w:t>
      </w:r>
      <w:r w:rsidR="00F60BE9">
        <w:t xml:space="preserve"> </w:t>
      </w:r>
      <w:r w:rsidR="00F43C22">
        <w:t>Phase </w:t>
      </w:r>
      <w:proofErr w:type="gramStart"/>
      <w:r w:rsidR="00F43C22">
        <w:t>In</w:t>
      </w:r>
      <w:proofErr w:type="gramEnd"/>
      <w:r w:rsidR="00F60BE9">
        <w:t xml:space="preserve"> Register shall be kept as a separate entity </w:t>
      </w:r>
      <w:r>
        <w:t>from</w:t>
      </w:r>
      <w:r w:rsidR="00F60BE9">
        <w:t xml:space="preserve"> the PHIP </w:t>
      </w:r>
      <w:r>
        <w:t>(</w:t>
      </w:r>
      <w:r w:rsidR="00F60BE9">
        <w:t xml:space="preserve">due to the dynamic nature of the content of the </w:t>
      </w:r>
      <w:r w:rsidR="00F43C22">
        <w:t>Phase In</w:t>
      </w:r>
      <w:r w:rsidR="00F60BE9">
        <w:t xml:space="preserve"> Register</w:t>
      </w:r>
      <w:r>
        <w:t>)</w:t>
      </w:r>
      <w:r w:rsidR="00F60BE9">
        <w:t>.</w:t>
      </w:r>
    </w:p>
    <w:p w14:paraId="0EF2B086" w14:textId="77777777" w:rsidR="00F60BE9" w:rsidRDefault="00544635" w:rsidP="00BA0A42">
      <w:pPr>
        <w:pStyle w:val="SOWTL4-ASDEFCON"/>
      </w:pPr>
      <w:r>
        <w:t>For each activity, t</w:t>
      </w:r>
      <w:r w:rsidR="00F60BE9">
        <w:t xml:space="preserve">he </w:t>
      </w:r>
      <w:r w:rsidR="00F43C22">
        <w:t>Phase In</w:t>
      </w:r>
      <w:r w:rsidR="00F60BE9">
        <w:t xml:space="preserve"> Register shall </w:t>
      </w:r>
      <w:r>
        <w:t>provide</w:t>
      </w:r>
      <w:r w:rsidR="00F60BE9">
        <w:t>:</w:t>
      </w:r>
    </w:p>
    <w:p w14:paraId="0F6ACFC3" w14:textId="77777777" w:rsidR="00F60BE9" w:rsidRDefault="00F60BE9" w:rsidP="00FF4B1D">
      <w:pPr>
        <w:pStyle w:val="SOWSubL1-ASDEFCON"/>
      </w:pPr>
      <w:r>
        <w:t xml:space="preserve">the </w:t>
      </w:r>
      <w:r w:rsidR="001A6D14">
        <w:t xml:space="preserve">unique </w:t>
      </w:r>
      <w:r>
        <w:t xml:space="preserve">identification number of the </w:t>
      </w:r>
      <w:r w:rsidR="00F43C22">
        <w:t>Phase In</w:t>
      </w:r>
      <w:r>
        <w:t xml:space="preserve"> activity;</w:t>
      </w:r>
    </w:p>
    <w:p w14:paraId="0FB11F78" w14:textId="0921EF62" w:rsidR="00F60BE9" w:rsidRDefault="00F60BE9" w:rsidP="00BA0A42">
      <w:pPr>
        <w:pStyle w:val="SOWSubL1-ASDEFCON"/>
      </w:pPr>
      <w:r>
        <w:t xml:space="preserve">a brief description of the activity, including </w:t>
      </w:r>
      <w:r w:rsidR="00AF5946">
        <w:t xml:space="preserve">an outline of the tasks required </w:t>
      </w:r>
      <w:r w:rsidR="00064D13">
        <w:t xml:space="preserve">to complete the activity </w:t>
      </w:r>
      <w:r w:rsidR="00AF5946">
        <w:t xml:space="preserve">and </w:t>
      </w:r>
      <w:r>
        <w:t>reference to any related clauses in the Contract;</w:t>
      </w:r>
    </w:p>
    <w:p w14:paraId="3B00C441" w14:textId="77777777" w:rsidR="00F60BE9" w:rsidRDefault="00F60BE9" w:rsidP="00BA0A42">
      <w:pPr>
        <w:pStyle w:val="SOWSubL1-ASDEFCON"/>
      </w:pPr>
      <w:r>
        <w:t>the priority of the activity;</w:t>
      </w:r>
    </w:p>
    <w:p w14:paraId="2775C097" w14:textId="378F9B2B" w:rsidR="00F60BE9" w:rsidRDefault="00AF5946" w:rsidP="00BA0A42">
      <w:pPr>
        <w:pStyle w:val="SOWSubL1-ASDEFCON"/>
      </w:pPr>
      <w:r>
        <w:t xml:space="preserve">details of </w:t>
      </w:r>
      <w:r w:rsidR="00F60BE9">
        <w:t xml:space="preserve">the Contractor’s </w:t>
      </w:r>
      <w:r>
        <w:t xml:space="preserve">manager </w:t>
      </w:r>
      <w:r w:rsidR="00F60BE9">
        <w:t xml:space="preserve">responsible for </w:t>
      </w:r>
      <w:r w:rsidR="001A6D14">
        <w:t xml:space="preserve">managing </w:t>
      </w:r>
      <w:r w:rsidR="00F60BE9">
        <w:t>the activity;</w:t>
      </w:r>
    </w:p>
    <w:p w14:paraId="6B6A2590" w14:textId="21E4FFF3" w:rsidR="00F60BE9" w:rsidRDefault="00AF5946" w:rsidP="00BA0A42">
      <w:pPr>
        <w:pStyle w:val="SOWSubL1-ASDEFCON"/>
      </w:pPr>
      <w:r>
        <w:t xml:space="preserve">details of </w:t>
      </w:r>
      <w:r w:rsidR="00F60BE9">
        <w:t xml:space="preserve">other parties involved in the activity, including the identification of any expected involvement of the </w:t>
      </w:r>
      <w:r w:rsidR="00064D13">
        <w:t xml:space="preserve">out-going </w:t>
      </w:r>
      <w:r w:rsidR="00F60BE9">
        <w:t>service provider</w:t>
      </w:r>
      <w:r w:rsidR="00995872">
        <w:t>,</w:t>
      </w:r>
      <w:r w:rsidR="00F60BE9">
        <w:t xml:space="preserve"> </w:t>
      </w:r>
      <w:r w:rsidR="00995872">
        <w:t>if</w:t>
      </w:r>
      <w:r w:rsidR="00F60BE9">
        <w:t xml:space="preserve"> applicable;</w:t>
      </w:r>
    </w:p>
    <w:p w14:paraId="622FF4CE" w14:textId="281FB95E" w:rsidR="00F60BE9" w:rsidRDefault="00F60BE9" w:rsidP="00BA0A42">
      <w:pPr>
        <w:pStyle w:val="SOWSubL1-ASDEFCON"/>
      </w:pPr>
      <w:r>
        <w:t>the timeframe for achieving the activity;</w:t>
      </w:r>
    </w:p>
    <w:p w14:paraId="64CF6776" w14:textId="597C097A" w:rsidR="00F60BE9" w:rsidRDefault="00E80D33" w:rsidP="00BA0A42">
      <w:pPr>
        <w:pStyle w:val="SOWSubL1-ASDEFCON"/>
      </w:pPr>
      <w:r>
        <w:t xml:space="preserve">details of </w:t>
      </w:r>
      <w:r w:rsidR="00F60BE9">
        <w:t xml:space="preserve">the </w:t>
      </w:r>
      <w:r w:rsidRPr="001F21C7">
        <w:t xml:space="preserve">assessment, treatment and monitoring of </w:t>
      </w:r>
      <w:r w:rsidR="005F7729" w:rsidRPr="001F21C7">
        <w:t>any</w:t>
      </w:r>
      <w:r w:rsidR="00491FC5" w:rsidRPr="001F21C7">
        <w:t xml:space="preserve"> identified</w:t>
      </w:r>
      <w:r w:rsidR="00491FC5">
        <w:rPr>
          <w:color w:val="1F497D"/>
        </w:rPr>
        <w:t xml:space="preserve"> </w:t>
      </w:r>
      <w:r w:rsidR="00F60BE9">
        <w:t xml:space="preserve">risks </w:t>
      </w:r>
      <w:r w:rsidR="00544635">
        <w:t xml:space="preserve">in relation to </w:t>
      </w:r>
      <w:r w:rsidR="00AF5946">
        <w:t xml:space="preserve">the </w:t>
      </w:r>
      <w:r w:rsidR="00544635">
        <w:t xml:space="preserve">Phase In </w:t>
      </w:r>
      <w:r w:rsidR="00AF5946">
        <w:t xml:space="preserve">activity itself </w:t>
      </w:r>
      <w:r w:rsidR="00544635">
        <w:t>and</w:t>
      </w:r>
      <w:r w:rsidR="00AF5946">
        <w:t>/or</w:t>
      </w:r>
      <w:r w:rsidR="00544635">
        <w:t xml:space="preserve"> the subsequent delivery of Services</w:t>
      </w:r>
      <w:r w:rsidR="00F60BE9">
        <w:t>;</w:t>
      </w:r>
    </w:p>
    <w:p w14:paraId="03C117E7" w14:textId="0387058C" w:rsidR="00F60BE9" w:rsidRDefault="00064D13" w:rsidP="00BA0A42">
      <w:pPr>
        <w:pStyle w:val="SOWSubL1-ASDEFCON"/>
      </w:pPr>
      <w:r>
        <w:t xml:space="preserve">details of </w:t>
      </w:r>
      <w:r w:rsidR="00F60BE9">
        <w:t>any action items associated with the activity, including the timeframes for those action</w:t>
      </w:r>
      <w:r>
        <w:t>s</w:t>
      </w:r>
      <w:r w:rsidR="00F60BE9">
        <w:t xml:space="preserve"> </w:t>
      </w:r>
      <w:r>
        <w:t xml:space="preserve">to be resolved </w:t>
      </w:r>
      <w:r w:rsidR="00F60BE9">
        <w:t>and the party(</w:t>
      </w:r>
      <w:proofErr w:type="spellStart"/>
      <w:r w:rsidR="00F60BE9">
        <w:t>ies</w:t>
      </w:r>
      <w:proofErr w:type="spellEnd"/>
      <w:r w:rsidR="00F60BE9">
        <w:t xml:space="preserve">) </w:t>
      </w:r>
      <w:r>
        <w:t>responsible for those actions</w:t>
      </w:r>
      <w:r w:rsidR="001A6D14">
        <w:t>;</w:t>
      </w:r>
      <w:bookmarkEnd w:id="1"/>
      <w:r w:rsidR="001A6D14" w:rsidRPr="001A6D14">
        <w:t xml:space="preserve"> </w:t>
      </w:r>
      <w:r w:rsidR="001A6D14">
        <w:t>and</w:t>
      </w:r>
    </w:p>
    <w:p w14:paraId="21BE99F7" w14:textId="77777777" w:rsidR="001A6D14" w:rsidRDefault="001A6D14" w:rsidP="00BA0A42">
      <w:pPr>
        <w:pStyle w:val="SOWSubL1-ASDEFCON"/>
      </w:pPr>
      <w:proofErr w:type="gramStart"/>
      <w:r>
        <w:t>the</w:t>
      </w:r>
      <w:proofErr w:type="gramEnd"/>
      <w:r>
        <w:t xml:space="preserve"> current status of the activity (</w:t>
      </w:r>
      <w:proofErr w:type="spellStart"/>
      <w:r>
        <w:t>eg</w:t>
      </w:r>
      <w:proofErr w:type="spellEnd"/>
      <w:r>
        <w:t xml:space="preserve">, not started, open, </w:t>
      </w:r>
      <w:r w:rsidR="00491FC5">
        <w:t xml:space="preserve">and </w:t>
      </w:r>
      <w:r>
        <w:t>closed on [date]).</w:t>
      </w:r>
    </w:p>
    <w:p w14:paraId="2825502E" w14:textId="77777777" w:rsidR="00544635" w:rsidRDefault="0062325D" w:rsidP="00FF4B1D">
      <w:pPr>
        <w:pStyle w:val="SOWHL3-ASDEFCON"/>
      </w:pPr>
      <w:bookmarkStart w:id="9" w:name="_Ref217460713"/>
      <w:r>
        <w:t>Phase I</w:t>
      </w:r>
      <w:r w:rsidR="00544635">
        <w:t>n Schedule</w:t>
      </w:r>
      <w:bookmarkEnd w:id="9"/>
    </w:p>
    <w:p w14:paraId="3CECBB62" w14:textId="1C04FDA1" w:rsidR="00DA12FD" w:rsidRDefault="001A12E5" w:rsidP="000C5FEA">
      <w:pPr>
        <w:pStyle w:val="SOWTL4-ASDEFCON"/>
      </w:pPr>
      <w:r>
        <w:t xml:space="preserve">The </w:t>
      </w:r>
      <w:r w:rsidR="00544635">
        <w:t>PHIP</w:t>
      </w:r>
      <w:r w:rsidR="00544635" w:rsidRPr="00163BE3">
        <w:t xml:space="preserve"> </w:t>
      </w:r>
      <w:r w:rsidR="00544635">
        <w:t xml:space="preserve">shall </w:t>
      </w:r>
      <w:r w:rsidR="00C67B20">
        <w:t>include</w:t>
      </w:r>
      <w:r w:rsidR="00DA12FD">
        <w:t>, as an annex,</w:t>
      </w:r>
      <w:r w:rsidR="00544635">
        <w:t xml:space="preserve"> the Phase </w:t>
      </w:r>
      <w:proofErr w:type="gramStart"/>
      <w:r w:rsidR="00544635">
        <w:t>I</w:t>
      </w:r>
      <w:r w:rsidR="00DA12FD">
        <w:t>n</w:t>
      </w:r>
      <w:proofErr w:type="gramEnd"/>
      <w:r w:rsidR="00DA12FD">
        <w:t xml:space="preserve"> </w:t>
      </w:r>
      <w:r w:rsidR="000F66B5">
        <w:t xml:space="preserve">Schedule </w:t>
      </w:r>
      <w:r w:rsidR="00544635">
        <w:t xml:space="preserve">used by the Contractor </w:t>
      </w:r>
      <w:r w:rsidR="00DA12FD">
        <w:t>to</w:t>
      </w:r>
      <w:r w:rsidR="0080238B">
        <w:t xml:space="preserve"> </w:t>
      </w:r>
      <w:r w:rsidR="00DA12FD">
        <w:t xml:space="preserve">plan and </w:t>
      </w:r>
      <w:r w:rsidR="0080238B">
        <w:t xml:space="preserve">manage the </w:t>
      </w:r>
      <w:r w:rsidR="00DA12FD">
        <w:t>sequenc</w:t>
      </w:r>
      <w:r w:rsidR="00A25BA5">
        <w:t>e</w:t>
      </w:r>
      <w:r w:rsidR="00DA12FD">
        <w:t xml:space="preserve"> </w:t>
      </w:r>
      <w:r w:rsidR="0080238B">
        <w:t>of</w:t>
      </w:r>
      <w:r w:rsidR="00DA12FD">
        <w:t xml:space="preserve"> activities </w:t>
      </w:r>
      <w:r w:rsidR="00A25BA5">
        <w:t xml:space="preserve">needed </w:t>
      </w:r>
      <w:r w:rsidR="00DA12FD">
        <w:t>to achieve the Phase In requirements.</w:t>
      </w:r>
    </w:p>
    <w:p w14:paraId="2A0C481D" w14:textId="5EA33FDB" w:rsidR="00544635" w:rsidRDefault="00600583" w:rsidP="00BA0A42">
      <w:pPr>
        <w:pStyle w:val="SOWTL4-ASDEFCON"/>
      </w:pPr>
      <w:r>
        <w:t>T</w:t>
      </w:r>
      <w:r w:rsidR="00DA12FD">
        <w:t>he Phase I</w:t>
      </w:r>
      <w:r w:rsidR="00544635">
        <w:t>n Schedule shall identify:</w:t>
      </w:r>
    </w:p>
    <w:p w14:paraId="3437519C" w14:textId="4B2B8BE8" w:rsidR="00544635" w:rsidRDefault="00A25BA5" w:rsidP="00FF4B1D">
      <w:pPr>
        <w:pStyle w:val="SOWSubL1-ASDEFCON"/>
      </w:pPr>
      <w:r>
        <w:t xml:space="preserve">each of the Phase In </w:t>
      </w:r>
      <w:r w:rsidR="00544635">
        <w:t xml:space="preserve">activities </w:t>
      </w:r>
      <w:r w:rsidR="00544635" w:rsidRPr="005326FC">
        <w:t>and</w:t>
      </w:r>
      <w:r w:rsidR="00544635">
        <w:t xml:space="preserve"> their </w:t>
      </w:r>
      <w:r w:rsidR="00F70076">
        <w:t>planned start and completion dates</w:t>
      </w:r>
      <w:r w:rsidR="00544635">
        <w:t>;</w:t>
      </w:r>
    </w:p>
    <w:p w14:paraId="494295AD" w14:textId="7F1F07D5" w:rsidR="00544635" w:rsidRPr="005326FC" w:rsidRDefault="00544635" w:rsidP="00BA0A42">
      <w:pPr>
        <w:pStyle w:val="SOWSubL1-ASDEFCON"/>
      </w:pPr>
      <w:r w:rsidRPr="005326FC">
        <w:t xml:space="preserve">milestones, including </w:t>
      </w:r>
      <w:r w:rsidR="00CB5FF4">
        <w:t xml:space="preserve">any </w:t>
      </w:r>
      <w:r w:rsidRPr="005326FC">
        <w:t>Contract Milestones;</w:t>
      </w:r>
    </w:p>
    <w:p w14:paraId="1A74FD0B" w14:textId="37444AFE" w:rsidR="00544635" w:rsidRPr="005326FC" w:rsidRDefault="00544635" w:rsidP="00BA0A42">
      <w:pPr>
        <w:pStyle w:val="SOWSubL1-ASDEFCON"/>
      </w:pPr>
      <w:r w:rsidRPr="005326FC">
        <w:t xml:space="preserve">the relationships and dependencies between </w:t>
      </w:r>
      <w:r w:rsidR="00A25BA5">
        <w:t xml:space="preserve">Phase In </w:t>
      </w:r>
      <w:r w:rsidRPr="005326FC">
        <w:t>activities and milestones;</w:t>
      </w:r>
    </w:p>
    <w:p w14:paraId="720D099F" w14:textId="2DB19679" w:rsidR="00544635" w:rsidRDefault="009B163C" w:rsidP="00BA0A42">
      <w:pPr>
        <w:pStyle w:val="SOWSubL1-ASDEFCON"/>
      </w:pPr>
      <w:r>
        <w:t xml:space="preserve">the </w:t>
      </w:r>
      <w:r w:rsidR="00DA12FD" w:rsidRPr="00DA12FD">
        <w:t>allocated resources for each activity</w:t>
      </w:r>
      <w:r w:rsidR="00DA12FD">
        <w:t>;</w:t>
      </w:r>
      <w:r w:rsidR="00544635" w:rsidRPr="005326FC">
        <w:t xml:space="preserve"> and</w:t>
      </w:r>
    </w:p>
    <w:p w14:paraId="79370F25" w14:textId="5B52745C" w:rsidR="00544635" w:rsidRPr="005326FC" w:rsidRDefault="00544635" w:rsidP="00BA0A42">
      <w:pPr>
        <w:pStyle w:val="SOWSubL1-ASDEFCON"/>
      </w:pPr>
      <w:proofErr w:type="gramStart"/>
      <w:r>
        <w:t>notes</w:t>
      </w:r>
      <w:proofErr w:type="gramEnd"/>
      <w:r>
        <w:t xml:space="preserve"> </w:t>
      </w:r>
      <w:r w:rsidR="009B163C">
        <w:t xml:space="preserve">for interpreting the </w:t>
      </w:r>
      <w:r w:rsidR="00596EE8">
        <w:t xml:space="preserve">Phase In </w:t>
      </w:r>
      <w:r>
        <w:t>Schedule, including a glossary of terms and symbols used.</w:t>
      </w:r>
    </w:p>
    <w:p w14:paraId="504CFE58" w14:textId="77777777" w:rsidR="00F60BE9" w:rsidRDefault="007D2B34" w:rsidP="00FF4B1D">
      <w:pPr>
        <w:pStyle w:val="SOWHL3-ASDEFCON"/>
      </w:pPr>
      <w:r>
        <w:lastRenderedPageBreak/>
        <w:t xml:space="preserve">Phase In </w:t>
      </w:r>
      <w:r w:rsidR="00F60BE9">
        <w:t>Progress Report</w:t>
      </w:r>
    </w:p>
    <w:p w14:paraId="34C65235" w14:textId="21F9219C" w:rsidR="0062325D" w:rsidRDefault="001A12E5" w:rsidP="00BA0A42">
      <w:pPr>
        <w:pStyle w:val="SOWTL4-ASDEFCON"/>
      </w:pPr>
      <w:r>
        <w:t>If Phase In</w:t>
      </w:r>
      <w:r w:rsidRPr="00544635">
        <w:t xml:space="preserve"> </w:t>
      </w:r>
      <w:r>
        <w:t>Progress Reports are require</w:t>
      </w:r>
      <w:r w:rsidR="00FD4EED">
        <w:t xml:space="preserve">d under </w:t>
      </w:r>
      <w:r>
        <w:t>the Contract</w:t>
      </w:r>
      <w:r w:rsidR="002977EB">
        <w:t>,</w:t>
      </w:r>
      <w:r>
        <w:t xml:space="preserve"> </w:t>
      </w:r>
      <w:r w:rsidR="002977EB">
        <w:t>t</w:t>
      </w:r>
      <w:r w:rsidR="00F60BE9">
        <w:t xml:space="preserve">he PHIP shall describe the format and content of the Contractor’s </w:t>
      </w:r>
      <w:r w:rsidR="00F43C22">
        <w:t>Phase In</w:t>
      </w:r>
      <w:r w:rsidR="00F60BE9">
        <w:t xml:space="preserve"> Progress Report</w:t>
      </w:r>
      <w:r w:rsidR="006E5487">
        <w:t>s</w:t>
      </w:r>
      <w:r w:rsidR="0062325D">
        <w:t>, which shall include:</w:t>
      </w:r>
    </w:p>
    <w:p w14:paraId="374C85BC" w14:textId="3D0A97BD" w:rsidR="0014305A" w:rsidRDefault="006A785E" w:rsidP="00FF4B1D">
      <w:pPr>
        <w:pStyle w:val="SOWSubL1-ASDEFCON"/>
      </w:pPr>
      <w:r>
        <w:t>an up-to-date</w:t>
      </w:r>
      <w:r w:rsidR="0062325D">
        <w:t xml:space="preserve"> version of the Phase In Schedule</w:t>
      </w:r>
      <w:r w:rsidR="0014305A">
        <w:t>, which shall identify:</w:t>
      </w:r>
    </w:p>
    <w:p w14:paraId="0DB345E8" w14:textId="2AA87026" w:rsidR="0014305A" w:rsidRDefault="00541D18" w:rsidP="00BA0A42">
      <w:pPr>
        <w:pStyle w:val="SOWSubL2-ASDEFCON"/>
      </w:pPr>
      <w:r>
        <w:t xml:space="preserve">status and </w:t>
      </w:r>
      <w:r w:rsidR="0014305A">
        <w:t>progress against all activities;</w:t>
      </w:r>
      <w:r>
        <w:t xml:space="preserve"> and</w:t>
      </w:r>
    </w:p>
    <w:p w14:paraId="318D8922" w14:textId="25B894B5" w:rsidR="0014305A" w:rsidRDefault="0014305A" w:rsidP="00BA0A42">
      <w:pPr>
        <w:pStyle w:val="SOWSubL2-ASDEFCON"/>
      </w:pPr>
      <w:r>
        <w:t>the start and completion dates for activities and milestones</w:t>
      </w:r>
      <w:r w:rsidR="00541D18" w:rsidRPr="00541D18">
        <w:t xml:space="preserve"> </w:t>
      </w:r>
      <w:r w:rsidR="00541D18">
        <w:t>achieved so far</w:t>
      </w:r>
      <w:r w:rsidR="006A785E">
        <w:t xml:space="preserve">, </w:t>
      </w:r>
      <w:r w:rsidR="00541D18">
        <w:t>or the current forecast for future start and completion dates, as applicable</w:t>
      </w:r>
      <w:r>
        <w:t>;</w:t>
      </w:r>
    </w:p>
    <w:p w14:paraId="360A38A6" w14:textId="341129D4" w:rsidR="0014305A" w:rsidRDefault="0014305A" w:rsidP="00BA0A42">
      <w:pPr>
        <w:pStyle w:val="SOWSubL1-ASDEFCON"/>
      </w:pPr>
      <w:r w:rsidRPr="0014305A">
        <w:t xml:space="preserve">the 10 most significant </w:t>
      </w:r>
      <w:r w:rsidR="00D15C48">
        <w:t xml:space="preserve">Phase In </w:t>
      </w:r>
      <w:r w:rsidRPr="0014305A">
        <w:t xml:space="preserve">risks </w:t>
      </w:r>
      <w:r w:rsidR="00574138">
        <w:t>and details of how they are being managed</w:t>
      </w:r>
      <w:r>
        <w:t>;</w:t>
      </w:r>
    </w:p>
    <w:p w14:paraId="412C0867" w14:textId="2673CB05" w:rsidR="0014305A" w:rsidRDefault="0014305A" w:rsidP="00BA0A42">
      <w:pPr>
        <w:pStyle w:val="SOWSubL1-ASDEFCON"/>
      </w:pPr>
      <w:r w:rsidRPr="0014305A">
        <w:t xml:space="preserve">a summary of any significant problems experienced </w:t>
      </w:r>
      <w:r>
        <w:t>since the previous report</w:t>
      </w:r>
      <w:r w:rsidR="00FF141B">
        <w:t>,</w:t>
      </w:r>
      <w:r>
        <w:t xml:space="preserve"> </w:t>
      </w:r>
      <w:r w:rsidRPr="0014305A">
        <w:t xml:space="preserve">and any </w:t>
      </w:r>
      <w:r w:rsidR="00FF141B">
        <w:t xml:space="preserve">on-going activities required to manage the </w:t>
      </w:r>
      <w:r w:rsidRPr="0014305A">
        <w:t xml:space="preserve">problems </w:t>
      </w:r>
      <w:r w:rsidR="00FF141B">
        <w:t>experienced</w:t>
      </w:r>
      <w:r w:rsidR="00574138">
        <w:t xml:space="preserve"> to date</w:t>
      </w:r>
      <w:r>
        <w:t>;</w:t>
      </w:r>
    </w:p>
    <w:p w14:paraId="514B37ED" w14:textId="1587A2C4" w:rsidR="000931A1" w:rsidRDefault="0014305A" w:rsidP="00BA0A42">
      <w:pPr>
        <w:pStyle w:val="SOWSubL1-ASDEFCON"/>
      </w:pPr>
      <w:r>
        <w:t>a summary of any outstanding Issues that may impact upon the Phase In program</w:t>
      </w:r>
      <w:r w:rsidR="000931A1">
        <w:t>;</w:t>
      </w:r>
    </w:p>
    <w:p w14:paraId="4DAD5723" w14:textId="4D7D1ADA" w:rsidR="000931A1" w:rsidRDefault="000931A1" w:rsidP="00BA0A42">
      <w:pPr>
        <w:pStyle w:val="SOWSubL1-ASDEFCON"/>
      </w:pPr>
      <w:r>
        <w:t>any significant changes to the</w:t>
      </w:r>
      <w:r w:rsidR="00D4071B">
        <w:t xml:space="preserve"> planned build-up of the</w:t>
      </w:r>
      <w:r>
        <w:t xml:space="preserve"> Contractor’s </w:t>
      </w:r>
      <w:r w:rsidR="00A25BA5">
        <w:t>and Approved Subcontractors’ workforce</w:t>
      </w:r>
      <w:r w:rsidR="00D4071B">
        <w:t xml:space="preserve"> </w:t>
      </w:r>
      <w:r w:rsidR="00FF141B">
        <w:t>and Support Resources</w:t>
      </w:r>
      <w:r>
        <w:t>; and</w:t>
      </w:r>
    </w:p>
    <w:p w14:paraId="0DF4C3F7" w14:textId="77777777" w:rsidR="00F60BE9" w:rsidRDefault="000931A1" w:rsidP="00BA0A42">
      <w:pPr>
        <w:pStyle w:val="SOWSubL1-ASDEFCON"/>
      </w:pPr>
      <w:proofErr w:type="gramStart"/>
      <w:r>
        <w:t>sufficient</w:t>
      </w:r>
      <w:proofErr w:type="gramEnd"/>
      <w:r>
        <w:t xml:space="preserve"> information to enable the Commonwealth Representative to track the overall progress of the Phase In activities described in the Approved PHIP</w:t>
      </w:r>
      <w:r w:rsidR="00F60BE9">
        <w:t>.</w:t>
      </w:r>
    </w:p>
    <w:p w14:paraId="020EA3F1" w14:textId="77777777" w:rsidR="00F60BE9" w:rsidRDefault="00F60BE9" w:rsidP="00FF4B1D">
      <w:pPr>
        <w:pStyle w:val="ASDEFCONNormal"/>
      </w:pPr>
    </w:p>
    <w:sectPr w:rsidR="00F60BE9" w:rsidSect="00C16F6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FD7C1" w14:textId="77777777" w:rsidR="00E56375" w:rsidRDefault="00E56375">
      <w:r>
        <w:separator/>
      </w:r>
    </w:p>
  </w:endnote>
  <w:endnote w:type="continuationSeparator" w:id="0">
    <w:p w14:paraId="6268D4EF" w14:textId="77777777" w:rsidR="00E56375" w:rsidRDefault="00E5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D3A66" w14:textId="008CBDF9" w:rsidR="00C16F66" w:rsidRDefault="00C16F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656A">
      <w:rPr>
        <w:rStyle w:val="PageNumber"/>
        <w:noProof/>
      </w:rPr>
      <w:t>3</w:t>
    </w:r>
    <w:r>
      <w:rPr>
        <w:rStyle w:val="PageNumber"/>
      </w:rPr>
      <w:fldChar w:fldCharType="end"/>
    </w:r>
  </w:p>
  <w:p w14:paraId="219644A2" w14:textId="77777777" w:rsidR="00C16F66" w:rsidRDefault="00C16F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C16F66" w14:paraId="66D27A65" w14:textId="77777777" w:rsidTr="00C16F66">
      <w:tc>
        <w:tcPr>
          <w:tcW w:w="2500" w:type="pct"/>
        </w:tcPr>
        <w:p w14:paraId="02E17B04" w14:textId="7C74B547" w:rsidR="00C16F66" w:rsidRDefault="00C16F66" w:rsidP="00C16F66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end"/>
          </w:r>
        </w:p>
      </w:tc>
      <w:tc>
        <w:tcPr>
          <w:tcW w:w="2500" w:type="pct"/>
        </w:tcPr>
        <w:p w14:paraId="1F38F317" w14:textId="1E76A5E5" w:rsidR="00C16F66" w:rsidRPr="00C16F66" w:rsidRDefault="00C16F66" w:rsidP="00C16F66">
          <w:pPr>
            <w:pStyle w:val="ASDEFCONHeaderFooterRight"/>
            <w:rPr>
              <w:rStyle w:val="PageNumber"/>
              <w:szCs w:val="16"/>
            </w:rPr>
          </w:pPr>
          <w:r w:rsidRPr="00C16F66">
            <w:rPr>
              <w:rStyle w:val="PageNumber"/>
              <w:color w:val="auto"/>
              <w:szCs w:val="16"/>
            </w:rPr>
            <w:fldChar w:fldCharType="begin"/>
          </w:r>
          <w:r w:rsidRPr="00C16F66">
            <w:rPr>
              <w:rStyle w:val="PageNumber"/>
              <w:color w:val="auto"/>
              <w:szCs w:val="16"/>
            </w:rPr>
            <w:instrText xml:space="preserve"> PAGE </w:instrText>
          </w:r>
          <w:r w:rsidRPr="00C16F66">
            <w:rPr>
              <w:rStyle w:val="PageNumber"/>
              <w:color w:val="auto"/>
              <w:szCs w:val="16"/>
            </w:rPr>
            <w:fldChar w:fldCharType="separate"/>
          </w:r>
          <w:r w:rsidR="00A13EB2">
            <w:rPr>
              <w:rStyle w:val="PageNumber"/>
              <w:noProof/>
              <w:color w:val="auto"/>
              <w:szCs w:val="16"/>
            </w:rPr>
            <w:t>4</w:t>
          </w:r>
          <w:r w:rsidRPr="00C16F66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C16F66" w14:paraId="428B979F" w14:textId="77777777" w:rsidTr="00C16F66">
      <w:tc>
        <w:tcPr>
          <w:tcW w:w="5000" w:type="pct"/>
          <w:gridSpan w:val="2"/>
        </w:tcPr>
        <w:p w14:paraId="33AE58A6" w14:textId="51B56E76" w:rsidR="00C16F66" w:rsidRDefault="00497838" w:rsidP="00002F22">
          <w:pPr>
            <w:pStyle w:val="ASDEFCONHeaderFooterClassification"/>
            <w:rPr>
              <w:rStyle w:val="PageNumber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E7656A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14:paraId="004474E6" w14:textId="77777777" w:rsidR="00C16F66" w:rsidRPr="00C16F66" w:rsidRDefault="00C16F66" w:rsidP="00C16F66">
    <w:pPr>
      <w:pStyle w:val="Footer"/>
      <w:rPr>
        <w:rStyle w:val="PageNumbe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86F8C" w14:textId="72DDBA73" w:rsidR="00C16F66" w:rsidRDefault="00C16F66">
    <w:pPr>
      <w:pStyle w:val="Footer"/>
      <w:tabs>
        <w:tab w:val="right" w:pos="9090"/>
      </w:tabs>
      <w:rPr>
        <w:rStyle w:val="PageNumber"/>
      </w:rPr>
    </w:pPr>
    <w:r>
      <w:t>Draft Data Item Description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656A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16DAE" w14:textId="77777777" w:rsidR="00E56375" w:rsidRDefault="00E56375">
      <w:r>
        <w:separator/>
      </w:r>
    </w:p>
  </w:footnote>
  <w:footnote w:type="continuationSeparator" w:id="0">
    <w:p w14:paraId="096EE46E" w14:textId="77777777" w:rsidR="00E56375" w:rsidRDefault="00E5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C16F66" w14:paraId="78588CC5" w14:textId="77777777" w:rsidTr="00C16F66">
      <w:tc>
        <w:tcPr>
          <w:tcW w:w="5000" w:type="pct"/>
          <w:gridSpan w:val="2"/>
        </w:tcPr>
        <w:p w14:paraId="71E4FA05" w14:textId="71D5C342" w:rsidR="00C16F66" w:rsidRDefault="00497838" w:rsidP="00002F22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E7656A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C16F66" w14:paraId="7F865956" w14:textId="77777777" w:rsidTr="00C16F66">
      <w:tc>
        <w:tcPr>
          <w:tcW w:w="2500" w:type="pct"/>
        </w:tcPr>
        <w:p w14:paraId="781D649D" w14:textId="074EA25C" w:rsidR="00C16F66" w:rsidRDefault="00A13EB2" w:rsidP="00C16F66">
          <w:pPr>
            <w:pStyle w:val="ASDEFCONHeaderFooterLeft"/>
          </w:pPr>
          <w:r>
            <w:fldChar w:fldCharType="begin"/>
          </w:r>
          <w:r>
            <w:instrText xml:space="preserve"> DOCPROPERTY Heade</w:instrText>
          </w:r>
          <w:r>
            <w:instrText xml:space="preserve">r_Left </w:instrText>
          </w:r>
          <w:r>
            <w:fldChar w:fldCharType="separate"/>
          </w:r>
          <w:r w:rsidR="00E7656A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1AA9CF67" w14:textId="2DF7C434" w:rsidR="00C16F66" w:rsidRDefault="00A13EB2" w:rsidP="00C16F66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E7656A">
            <w:t>DID-CSER-PHIP</w:t>
          </w:r>
          <w:r>
            <w:fldChar w:fldCharType="end"/>
          </w:r>
          <w:r w:rsidR="008A1374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E7656A">
            <w:t>V1.2</w:t>
          </w:r>
          <w:r>
            <w:fldChar w:fldCharType="end"/>
          </w:r>
        </w:p>
      </w:tc>
    </w:tr>
  </w:tbl>
  <w:p w14:paraId="601E3DEA" w14:textId="77777777" w:rsidR="00C16F66" w:rsidRPr="00C16F66" w:rsidRDefault="00C16F66" w:rsidP="00C16F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CB68B" w14:textId="08F793E2" w:rsidR="00C16F66" w:rsidRDefault="00A13EB2">
    <w:pPr>
      <w:pStyle w:val="Header"/>
    </w:pPr>
    <w:r>
      <w:fldChar w:fldCharType="begin"/>
    </w:r>
    <w:r>
      <w:instrText xml:space="preserve"> DOCPROPERTY  Category  \* MERGEFORMAT </w:instrText>
    </w:r>
    <w:r>
      <w:fldChar w:fldCharType="separate"/>
    </w:r>
    <w:r w:rsidR="00E7656A">
      <w:t>ASDEFCON (Complex Services)</w:t>
    </w:r>
    <w:r>
      <w:fldChar w:fldCharType="end"/>
    </w:r>
    <w:r w:rsidR="00C16F66">
      <w:tab/>
    </w:r>
    <w:r w:rsidR="00C16F66">
      <w:tab/>
    </w:r>
    <w:r>
      <w:fldChar w:fldCharType="begin"/>
    </w:r>
    <w:r>
      <w:instrText xml:space="preserve"> DOCPROPERTY  Title  \* MERGEFORMAT </w:instrText>
    </w:r>
    <w:r>
      <w:fldChar w:fldCharType="separate"/>
    </w:r>
    <w:r w:rsidR="00E7656A">
      <w:t>DID-CSER-PHIP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1281C99"/>
    <w:multiLevelType w:val="hybridMultilevel"/>
    <w:tmpl w:val="9F54DE20"/>
    <w:lvl w:ilvl="0" w:tplc="797C10E8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2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386D2E"/>
    <w:multiLevelType w:val="multilevel"/>
    <w:tmpl w:val="405C920A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2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5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22A8C"/>
    <w:multiLevelType w:val="multilevel"/>
    <w:tmpl w:val="93744C88"/>
    <w:lvl w:ilvl="0">
      <w:start w:val="1"/>
      <w:numFmt w:val="decimal"/>
      <w:pStyle w:val="Notespara"/>
      <w:lvlText w:val="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41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CC749F"/>
    <w:multiLevelType w:val="hybridMultilevel"/>
    <w:tmpl w:val="3FA27BE0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3" w15:restartNumberingAfterBreak="0">
    <w:nsid w:val="5F53417E"/>
    <w:multiLevelType w:val="multilevel"/>
    <w:tmpl w:val="405C920A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191365C"/>
    <w:multiLevelType w:val="multilevel"/>
    <w:tmpl w:val="405C920A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8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5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2"/>
  </w:num>
  <w:num w:numId="3">
    <w:abstractNumId w:val="2"/>
  </w:num>
  <w:num w:numId="4">
    <w:abstractNumId w:val="52"/>
  </w:num>
  <w:num w:numId="5">
    <w:abstractNumId w:val="32"/>
  </w:num>
  <w:num w:numId="6">
    <w:abstractNumId w:val="24"/>
  </w:num>
  <w:num w:numId="7">
    <w:abstractNumId w:val="4"/>
  </w:num>
  <w:num w:numId="8">
    <w:abstractNumId w:val="27"/>
  </w:num>
  <w:num w:numId="9">
    <w:abstractNumId w:val="16"/>
  </w:num>
  <w:num w:numId="10">
    <w:abstractNumId w:val="30"/>
  </w:num>
  <w:num w:numId="11">
    <w:abstractNumId w:val="18"/>
  </w:num>
  <w:num w:numId="12">
    <w:abstractNumId w:val="8"/>
  </w:num>
  <w:num w:numId="13">
    <w:abstractNumId w:val="37"/>
  </w:num>
  <w:num w:numId="14">
    <w:abstractNumId w:val="11"/>
  </w:num>
  <w:num w:numId="15">
    <w:abstractNumId w:val="34"/>
  </w:num>
  <w:num w:numId="16">
    <w:abstractNumId w:val="47"/>
  </w:num>
  <w:num w:numId="17">
    <w:abstractNumId w:val="6"/>
  </w:num>
  <w:num w:numId="18">
    <w:abstractNumId w:val="39"/>
  </w:num>
  <w:num w:numId="19">
    <w:abstractNumId w:val="29"/>
  </w:num>
  <w:num w:numId="20">
    <w:abstractNumId w:val="35"/>
    <w:lvlOverride w:ilvl="0">
      <w:startOverride w:val="1"/>
    </w:lvlOverride>
  </w:num>
  <w:num w:numId="21">
    <w:abstractNumId w:val="1"/>
  </w:num>
  <w:num w:numId="22">
    <w:abstractNumId w:val="42"/>
  </w:num>
  <w:num w:numId="23">
    <w:abstractNumId w:val="53"/>
  </w:num>
  <w:num w:numId="24">
    <w:abstractNumId w:val="45"/>
  </w:num>
  <w:num w:numId="2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9"/>
  </w:num>
  <w:num w:numId="28">
    <w:abstractNumId w:val="48"/>
  </w:num>
  <w:num w:numId="29">
    <w:abstractNumId w:val="28"/>
  </w:num>
  <w:num w:numId="30">
    <w:abstractNumId w:val="36"/>
  </w:num>
  <w:num w:numId="31">
    <w:abstractNumId w:val="54"/>
  </w:num>
  <w:num w:numId="32">
    <w:abstractNumId w:val="20"/>
  </w:num>
  <w:num w:numId="33">
    <w:abstractNumId w:val="25"/>
  </w:num>
  <w:num w:numId="34">
    <w:abstractNumId w:val="56"/>
  </w:num>
  <w:num w:numId="35">
    <w:abstractNumId w:val="14"/>
  </w:num>
  <w:num w:numId="36">
    <w:abstractNumId w:val="12"/>
  </w:num>
  <w:num w:numId="37">
    <w:abstractNumId w:val="5"/>
  </w:num>
  <w:num w:numId="38">
    <w:abstractNumId w:val="9"/>
  </w:num>
  <w:num w:numId="39">
    <w:abstractNumId w:val="23"/>
  </w:num>
  <w:num w:numId="40">
    <w:abstractNumId w:val="3"/>
  </w:num>
  <w:num w:numId="41">
    <w:abstractNumId w:val="31"/>
  </w:num>
  <w:num w:numId="42">
    <w:abstractNumId w:val="50"/>
  </w:num>
  <w:num w:numId="43">
    <w:abstractNumId w:val="46"/>
  </w:num>
  <w:num w:numId="44">
    <w:abstractNumId w:val="37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1"/>
  </w:num>
  <w:num w:numId="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9"/>
  </w:num>
  <w:num w:numId="57">
    <w:abstractNumId w:val="10"/>
  </w:num>
  <w:num w:numId="58">
    <w:abstractNumId w:val="55"/>
  </w:num>
  <w:num w:numId="59">
    <w:abstractNumId w:val="21"/>
  </w:num>
  <w:num w:numId="60">
    <w:abstractNumId w:val="33"/>
  </w:num>
  <w:num w:numId="61">
    <w:abstractNumId w:val="13"/>
  </w:num>
  <w:num w:numId="62">
    <w:abstractNumId w:val="7"/>
  </w:num>
  <w:num w:numId="63">
    <w:abstractNumId w:val="44"/>
  </w:num>
  <w:num w:numId="6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7"/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0"/>
  </w:num>
  <w:num w:numId="68">
    <w:abstractNumId w:val="38"/>
  </w:num>
  <w:num w:numId="69">
    <w:abstractNumId w:val="26"/>
  </w:num>
  <w:num w:numId="70">
    <w:abstractNumId w:val="41"/>
  </w:num>
  <w:num w:numId="71">
    <w:abstractNumId w:val="11"/>
  </w:num>
  <w:num w:numId="72">
    <w:abstractNumId w:val="1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DBD"/>
    <w:rsid w:val="00000B57"/>
    <w:rsid w:val="00002F22"/>
    <w:rsid w:val="00004FB8"/>
    <w:rsid w:val="00007547"/>
    <w:rsid w:val="00030861"/>
    <w:rsid w:val="00031C86"/>
    <w:rsid w:val="000478D5"/>
    <w:rsid w:val="00064D13"/>
    <w:rsid w:val="00065FA7"/>
    <w:rsid w:val="00076B40"/>
    <w:rsid w:val="00077679"/>
    <w:rsid w:val="000929BE"/>
    <w:rsid w:val="000931A1"/>
    <w:rsid w:val="000A04A7"/>
    <w:rsid w:val="000A3783"/>
    <w:rsid w:val="000C5FEA"/>
    <w:rsid w:val="000D4765"/>
    <w:rsid w:val="000E1BBE"/>
    <w:rsid w:val="000F66B5"/>
    <w:rsid w:val="000F6D97"/>
    <w:rsid w:val="000F7EE7"/>
    <w:rsid w:val="001041F5"/>
    <w:rsid w:val="0012074E"/>
    <w:rsid w:val="00124908"/>
    <w:rsid w:val="001262CB"/>
    <w:rsid w:val="00131834"/>
    <w:rsid w:val="00134B42"/>
    <w:rsid w:val="00134B63"/>
    <w:rsid w:val="0014305A"/>
    <w:rsid w:val="00145146"/>
    <w:rsid w:val="00151949"/>
    <w:rsid w:val="00156830"/>
    <w:rsid w:val="00176C70"/>
    <w:rsid w:val="00181186"/>
    <w:rsid w:val="001A12E5"/>
    <w:rsid w:val="001A39D5"/>
    <w:rsid w:val="001A41C6"/>
    <w:rsid w:val="001A6D14"/>
    <w:rsid w:val="001C7EE6"/>
    <w:rsid w:val="001F21C7"/>
    <w:rsid w:val="001F3774"/>
    <w:rsid w:val="001F75BD"/>
    <w:rsid w:val="00206730"/>
    <w:rsid w:val="00215F36"/>
    <w:rsid w:val="00234E2F"/>
    <w:rsid w:val="00251D40"/>
    <w:rsid w:val="002532B6"/>
    <w:rsid w:val="00263E07"/>
    <w:rsid w:val="00264180"/>
    <w:rsid w:val="00270E87"/>
    <w:rsid w:val="00270E94"/>
    <w:rsid w:val="00283DBA"/>
    <w:rsid w:val="00284FC3"/>
    <w:rsid w:val="002977EB"/>
    <w:rsid w:val="002C66C5"/>
    <w:rsid w:val="002E19A8"/>
    <w:rsid w:val="002E3F20"/>
    <w:rsid w:val="002F451E"/>
    <w:rsid w:val="003030D9"/>
    <w:rsid w:val="00314449"/>
    <w:rsid w:val="003420F9"/>
    <w:rsid w:val="00343671"/>
    <w:rsid w:val="003668ED"/>
    <w:rsid w:val="00370098"/>
    <w:rsid w:val="003B4BB9"/>
    <w:rsid w:val="003D0AA3"/>
    <w:rsid w:val="003D14EF"/>
    <w:rsid w:val="003D4105"/>
    <w:rsid w:val="003E33F0"/>
    <w:rsid w:val="003F2600"/>
    <w:rsid w:val="00412015"/>
    <w:rsid w:val="004158C0"/>
    <w:rsid w:val="00426573"/>
    <w:rsid w:val="0045399D"/>
    <w:rsid w:val="0047056F"/>
    <w:rsid w:val="004876D9"/>
    <w:rsid w:val="00491FC5"/>
    <w:rsid w:val="00492803"/>
    <w:rsid w:val="00497838"/>
    <w:rsid w:val="004A713A"/>
    <w:rsid w:val="004B26C2"/>
    <w:rsid w:val="004D0E38"/>
    <w:rsid w:val="004D6897"/>
    <w:rsid w:val="004E2BF1"/>
    <w:rsid w:val="004F0B74"/>
    <w:rsid w:val="005011F2"/>
    <w:rsid w:val="005031F8"/>
    <w:rsid w:val="00522EF4"/>
    <w:rsid w:val="005315B4"/>
    <w:rsid w:val="0053603C"/>
    <w:rsid w:val="00541D18"/>
    <w:rsid w:val="00544635"/>
    <w:rsid w:val="00550088"/>
    <w:rsid w:val="00574138"/>
    <w:rsid w:val="00586F0B"/>
    <w:rsid w:val="00587522"/>
    <w:rsid w:val="005913F8"/>
    <w:rsid w:val="00592539"/>
    <w:rsid w:val="00596EE8"/>
    <w:rsid w:val="005A02C7"/>
    <w:rsid w:val="005B2840"/>
    <w:rsid w:val="005B6326"/>
    <w:rsid w:val="005E6901"/>
    <w:rsid w:val="005F7729"/>
    <w:rsid w:val="00600583"/>
    <w:rsid w:val="00602CC9"/>
    <w:rsid w:val="00604C00"/>
    <w:rsid w:val="0062325D"/>
    <w:rsid w:val="006352A2"/>
    <w:rsid w:val="00635F2F"/>
    <w:rsid w:val="00636699"/>
    <w:rsid w:val="006502EC"/>
    <w:rsid w:val="0066087B"/>
    <w:rsid w:val="00667F9E"/>
    <w:rsid w:val="00672CF7"/>
    <w:rsid w:val="00680B52"/>
    <w:rsid w:val="00695E78"/>
    <w:rsid w:val="00697028"/>
    <w:rsid w:val="006A24D8"/>
    <w:rsid w:val="006A5214"/>
    <w:rsid w:val="006A5C80"/>
    <w:rsid w:val="006A785E"/>
    <w:rsid w:val="006B6DC5"/>
    <w:rsid w:val="006C793C"/>
    <w:rsid w:val="006D5095"/>
    <w:rsid w:val="006E466C"/>
    <w:rsid w:val="006E4FC2"/>
    <w:rsid w:val="006E5487"/>
    <w:rsid w:val="00700B70"/>
    <w:rsid w:val="00701352"/>
    <w:rsid w:val="007148C3"/>
    <w:rsid w:val="0072274F"/>
    <w:rsid w:val="00727419"/>
    <w:rsid w:val="007316F4"/>
    <w:rsid w:val="0076357D"/>
    <w:rsid w:val="007651A9"/>
    <w:rsid w:val="00766D47"/>
    <w:rsid w:val="00772EA9"/>
    <w:rsid w:val="00776F61"/>
    <w:rsid w:val="007825F0"/>
    <w:rsid w:val="007A4BF6"/>
    <w:rsid w:val="007B28F8"/>
    <w:rsid w:val="007D2B34"/>
    <w:rsid w:val="007D3493"/>
    <w:rsid w:val="007E0A26"/>
    <w:rsid w:val="007F5E7D"/>
    <w:rsid w:val="007F766D"/>
    <w:rsid w:val="0080238B"/>
    <w:rsid w:val="00802BFC"/>
    <w:rsid w:val="00815DB2"/>
    <w:rsid w:val="00822667"/>
    <w:rsid w:val="00824759"/>
    <w:rsid w:val="008516C0"/>
    <w:rsid w:val="00862D24"/>
    <w:rsid w:val="00867374"/>
    <w:rsid w:val="00867D9D"/>
    <w:rsid w:val="00867F57"/>
    <w:rsid w:val="008832D5"/>
    <w:rsid w:val="0089460A"/>
    <w:rsid w:val="008A1374"/>
    <w:rsid w:val="008C3982"/>
    <w:rsid w:val="008C47C5"/>
    <w:rsid w:val="008D7C67"/>
    <w:rsid w:val="008E2E10"/>
    <w:rsid w:val="008F0607"/>
    <w:rsid w:val="00902A36"/>
    <w:rsid w:val="00910A39"/>
    <w:rsid w:val="00912AAE"/>
    <w:rsid w:val="00914915"/>
    <w:rsid w:val="009213DC"/>
    <w:rsid w:val="0092619C"/>
    <w:rsid w:val="0093121E"/>
    <w:rsid w:val="00933574"/>
    <w:rsid w:val="00933FAC"/>
    <w:rsid w:val="00935581"/>
    <w:rsid w:val="00955590"/>
    <w:rsid w:val="00956E5B"/>
    <w:rsid w:val="00975902"/>
    <w:rsid w:val="0098037E"/>
    <w:rsid w:val="0098552B"/>
    <w:rsid w:val="00995872"/>
    <w:rsid w:val="009975AE"/>
    <w:rsid w:val="009B163C"/>
    <w:rsid w:val="009B5E37"/>
    <w:rsid w:val="009B7CE5"/>
    <w:rsid w:val="009C7AA8"/>
    <w:rsid w:val="00A137DF"/>
    <w:rsid w:val="00A13EB2"/>
    <w:rsid w:val="00A25BA5"/>
    <w:rsid w:val="00A3052F"/>
    <w:rsid w:val="00A34280"/>
    <w:rsid w:val="00A409C1"/>
    <w:rsid w:val="00A432A4"/>
    <w:rsid w:val="00A53202"/>
    <w:rsid w:val="00A71B1D"/>
    <w:rsid w:val="00A96F26"/>
    <w:rsid w:val="00AA5C89"/>
    <w:rsid w:val="00AB154F"/>
    <w:rsid w:val="00AB4EC9"/>
    <w:rsid w:val="00AC4C8A"/>
    <w:rsid w:val="00AC4F00"/>
    <w:rsid w:val="00AD512B"/>
    <w:rsid w:val="00AE6531"/>
    <w:rsid w:val="00AF5946"/>
    <w:rsid w:val="00AF64BB"/>
    <w:rsid w:val="00B03D36"/>
    <w:rsid w:val="00B05658"/>
    <w:rsid w:val="00B05D5B"/>
    <w:rsid w:val="00B141AC"/>
    <w:rsid w:val="00B45DBD"/>
    <w:rsid w:val="00B55C19"/>
    <w:rsid w:val="00B76463"/>
    <w:rsid w:val="00B7647A"/>
    <w:rsid w:val="00B92ED9"/>
    <w:rsid w:val="00BA0A42"/>
    <w:rsid w:val="00BA55FF"/>
    <w:rsid w:val="00BB138A"/>
    <w:rsid w:val="00BE536B"/>
    <w:rsid w:val="00BF102C"/>
    <w:rsid w:val="00BF286C"/>
    <w:rsid w:val="00C15E3C"/>
    <w:rsid w:val="00C16F66"/>
    <w:rsid w:val="00C26164"/>
    <w:rsid w:val="00C3062C"/>
    <w:rsid w:val="00C46658"/>
    <w:rsid w:val="00C65309"/>
    <w:rsid w:val="00C67B20"/>
    <w:rsid w:val="00C67EC4"/>
    <w:rsid w:val="00C767AC"/>
    <w:rsid w:val="00C84869"/>
    <w:rsid w:val="00CB26BD"/>
    <w:rsid w:val="00CB5FF4"/>
    <w:rsid w:val="00CD249B"/>
    <w:rsid w:val="00CD2D79"/>
    <w:rsid w:val="00CE6970"/>
    <w:rsid w:val="00CF6087"/>
    <w:rsid w:val="00D00A9B"/>
    <w:rsid w:val="00D0261D"/>
    <w:rsid w:val="00D12C7E"/>
    <w:rsid w:val="00D15C48"/>
    <w:rsid w:val="00D16A5E"/>
    <w:rsid w:val="00D4071B"/>
    <w:rsid w:val="00D657B7"/>
    <w:rsid w:val="00D8109A"/>
    <w:rsid w:val="00D90E2E"/>
    <w:rsid w:val="00D9215F"/>
    <w:rsid w:val="00DA12FD"/>
    <w:rsid w:val="00DA7325"/>
    <w:rsid w:val="00DB52F6"/>
    <w:rsid w:val="00DC0BE3"/>
    <w:rsid w:val="00DC1A1C"/>
    <w:rsid w:val="00DC758D"/>
    <w:rsid w:val="00DD699A"/>
    <w:rsid w:val="00DE2C6B"/>
    <w:rsid w:val="00DE5509"/>
    <w:rsid w:val="00DF6912"/>
    <w:rsid w:val="00E0478D"/>
    <w:rsid w:val="00E20106"/>
    <w:rsid w:val="00E34960"/>
    <w:rsid w:val="00E35B60"/>
    <w:rsid w:val="00E4735A"/>
    <w:rsid w:val="00E541C6"/>
    <w:rsid w:val="00E56375"/>
    <w:rsid w:val="00E6754A"/>
    <w:rsid w:val="00E7007C"/>
    <w:rsid w:val="00E74B39"/>
    <w:rsid w:val="00E74F1D"/>
    <w:rsid w:val="00E75A5F"/>
    <w:rsid w:val="00E7656A"/>
    <w:rsid w:val="00E80D33"/>
    <w:rsid w:val="00E966C2"/>
    <w:rsid w:val="00EA6A65"/>
    <w:rsid w:val="00EB3570"/>
    <w:rsid w:val="00EB37D5"/>
    <w:rsid w:val="00EC6169"/>
    <w:rsid w:val="00EE5CAE"/>
    <w:rsid w:val="00F01DA4"/>
    <w:rsid w:val="00F1167F"/>
    <w:rsid w:val="00F17021"/>
    <w:rsid w:val="00F25152"/>
    <w:rsid w:val="00F33B69"/>
    <w:rsid w:val="00F3692E"/>
    <w:rsid w:val="00F43C22"/>
    <w:rsid w:val="00F43C55"/>
    <w:rsid w:val="00F46648"/>
    <w:rsid w:val="00F60BE9"/>
    <w:rsid w:val="00F60E1F"/>
    <w:rsid w:val="00F613D2"/>
    <w:rsid w:val="00F67B1C"/>
    <w:rsid w:val="00F70076"/>
    <w:rsid w:val="00F8515A"/>
    <w:rsid w:val="00FA5112"/>
    <w:rsid w:val="00FD02D8"/>
    <w:rsid w:val="00FD13C6"/>
    <w:rsid w:val="00FD2FEA"/>
    <w:rsid w:val="00FD4EED"/>
    <w:rsid w:val="00FE22DD"/>
    <w:rsid w:val="00FF141B"/>
    <w:rsid w:val="00FF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792060"/>
  <w15:docId w15:val="{58EA3EA7-06A8-42A5-8B73-66F59894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EB2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qFormat/>
    <w:rsid w:val="00A13EB2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A13EB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qFormat/>
    <w:rsid w:val="001C7EE6"/>
    <w:pPr>
      <w:keepNext/>
      <w:numPr>
        <w:ilvl w:val="2"/>
        <w:numId w:val="67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1C7EE6"/>
    <w:pPr>
      <w:keepNext/>
      <w:numPr>
        <w:ilvl w:val="3"/>
        <w:numId w:val="67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1C7EE6"/>
    <w:pPr>
      <w:numPr>
        <w:ilvl w:val="4"/>
        <w:numId w:val="67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1C7EE6"/>
    <w:pPr>
      <w:numPr>
        <w:ilvl w:val="5"/>
        <w:numId w:val="6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Spare3"/>
    <w:basedOn w:val="Normal"/>
    <w:next w:val="Normal"/>
    <w:link w:val="Heading7Char"/>
    <w:qFormat/>
    <w:rsid w:val="001C7EE6"/>
    <w:pPr>
      <w:numPr>
        <w:ilvl w:val="6"/>
        <w:numId w:val="67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1C7EE6"/>
    <w:pPr>
      <w:numPr>
        <w:ilvl w:val="7"/>
        <w:numId w:val="67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1C7EE6"/>
    <w:pPr>
      <w:numPr>
        <w:ilvl w:val="8"/>
        <w:numId w:val="6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A13E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3EB2"/>
  </w:style>
  <w:style w:type="paragraph" w:customStyle="1" w:styleId="TextLevel3">
    <w:name w:val="Text Level 3"/>
    <w:basedOn w:val="Heading3"/>
    <w:rsid w:val="003D14EF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3D14EF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3D14EF"/>
    <w:pPr>
      <w:spacing w:before="0"/>
    </w:pPr>
    <w:rPr>
      <w:b/>
      <w:lang w:eastAsia="en-US"/>
    </w:rPr>
  </w:style>
  <w:style w:type="paragraph" w:customStyle="1" w:styleId="Note">
    <w:name w:val="Note"/>
    <w:basedOn w:val="PlainText"/>
    <w:rsid w:val="003D14EF"/>
    <w:rPr>
      <w:rFonts w:ascii="Arial" w:hAnsi="Arial"/>
      <w:b/>
      <w:i/>
    </w:rPr>
  </w:style>
  <w:style w:type="paragraph" w:customStyle="1" w:styleId="Notespara">
    <w:name w:val="Note spara"/>
    <w:basedOn w:val="PlainText"/>
    <w:rsid w:val="003D14EF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3D14EF"/>
    <w:pPr>
      <w:numPr>
        <w:numId w:val="2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3D14EF"/>
    <w:pPr>
      <w:numPr>
        <w:ilvl w:val="0"/>
        <w:numId w:val="0"/>
      </w:numPr>
      <w:ind w:left="1276"/>
      <w:outlineLvl w:val="9"/>
    </w:pPr>
  </w:style>
  <w:style w:type="paragraph" w:styleId="Header">
    <w:name w:val="header"/>
    <w:basedOn w:val="Normal"/>
    <w:link w:val="HeaderChar1"/>
    <w:rsid w:val="00AB15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AB154F"/>
    <w:pPr>
      <w:tabs>
        <w:tab w:val="center" w:pos="4153"/>
        <w:tab w:val="right" w:pos="8306"/>
      </w:tabs>
    </w:pPr>
  </w:style>
  <w:style w:type="character" w:styleId="PageNumber">
    <w:name w:val="page number"/>
    <w:rsid w:val="00AB154F"/>
    <w:rPr>
      <w:rFonts w:cs="Times New Roman"/>
    </w:rPr>
  </w:style>
  <w:style w:type="paragraph" w:customStyle="1" w:styleId="DIDText">
    <w:name w:val="DID Text"/>
    <w:basedOn w:val="Normal"/>
    <w:rsid w:val="003D14EF"/>
    <w:pPr>
      <w:ind w:left="1276" w:hanging="1276"/>
    </w:pPr>
    <w:rPr>
      <w:lang w:eastAsia="en-US"/>
    </w:rPr>
  </w:style>
  <w:style w:type="paragraph" w:styleId="FootnoteText">
    <w:name w:val="footnote text"/>
    <w:basedOn w:val="Normal"/>
    <w:semiHidden/>
    <w:rsid w:val="00A13EB2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ookTitle1">
    <w:name w:val="Book Title1"/>
    <w:basedOn w:val="PlainText"/>
    <w:rsid w:val="003D14EF"/>
    <w:pPr>
      <w:ind w:left="4116" w:hanging="2835"/>
    </w:pPr>
    <w:rPr>
      <w:rFonts w:ascii="Arial" w:hAnsi="Arial"/>
    </w:rPr>
  </w:style>
  <w:style w:type="paragraph" w:customStyle="1" w:styleId="sspara">
    <w:name w:val="sspara"/>
    <w:basedOn w:val="Normal"/>
    <w:rsid w:val="003D14EF"/>
    <w:pPr>
      <w:numPr>
        <w:numId w:val="3"/>
      </w:numPr>
    </w:pPr>
  </w:style>
  <w:style w:type="paragraph" w:styleId="PlainText">
    <w:name w:val="Plain Text"/>
    <w:basedOn w:val="Normal"/>
    <w:rsid w:val="003D14EF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A13EB2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AB154F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AB154F"/>
  </w:style>
  <w:style w:type="paragraph" w:styleId="TOC2">
    <w:name w:val="toc 2"/>
    <w:next w:val="ASDEFCONNormal"/>
    <w:autoRedefine/>
    <w:uiPriority w:val="39"/>
    <w:rsid w:val="00A13EB2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A13EB2"/>
    <w:pPr>
      <w:spacing w:after="100"/>
      <w:ind w:left="400"/>
    </w:pPr>
  </w:style>
  <w:style w:type="paragraph" w:customStyle="1" w:styleId="TextLevel6">
    <w:name w:val="Text Level 6"/>
    <w:basedOn w:val="Heading6"/>
    <w:rsid w:val="003D14EF"/>
    <w:pPr>
      <w:spacing w:before="0"/>
    </w:pPr>
    <w:rPr>
      <w:b/>
    </w:rPr>
  </w:style>
  <w:style w:type="paragraph" w:styleId="Title">
    <w:name w:val="Title"/>
    <w:basedOn w:val="Normal"/>
    <w:qFormat/>
    <w:rsid w:val="003D14EF"/>
    <w:pPr>
      <w:jc w:val="center"/>
    </w:pPr>
    <w:rPr>
      <w:b/>
    </w:rPr>
  </w:style>
  <w:style w:type="paragraph" w:customStyle="1" w:styleId="TextLevel7">
    <w:name w:val="Text Level 7"/>
    <w:basedOn w:val="Heading7"/>
    <w:rsid w:val="003D14EF"/>
  </w:style>
  <w:style w:type="paragraph" w:customStyle="1" w:styleId="Marginheading">
    <w:name w:val="Margin heading"/>
    <w:basedOn w:val="Normal"/>
    <w:rsid w:val="003D14EF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sid w:val="003D14EF"/>
    <w:rPr>
      <w:rFonts w:ascii="Arial" w:hAnsi="Arial" w:cs="Arial" w:hint="default"/>
      <w:noProof w:val="0"/>
      <w:lang w:val="en-AU" w:eastAsia="en-US" w:bidi="ar-SA"/>
    </w:rPr>
  </w:style>
  <w:style w:type="character" w:customStyle="1" w:styleId="StyleMarginheadingCharUnderline">
    <w:name w:val="Style Margin heading Char + Underline"/>
    <w:rsid w:val="003D14EF"/>
    <w:rPr>
      <w:rFonts w:ascii="Arial" w:hAnsi="Arial" w:cs="Arial" w:hint="default"/>
      <w:noProof w:val="0"/>
      <w:u w:val="single"/>
      <w:lang w:val="en-AU" w:eastAsia="en-US" w:bidi="ar-SA"/>
    </w:rPr>
  </w:style>
  <w:style w:type="paragraph" w:customStyle="1" w:styleId="Docinfo">
    <w:name w:val="Docinfo"/>
    <w:basedOn w:val="Footer"/>
    <w:rsid w:val="003D14EF"/>
    <w:pPr>
      <w:tabs>
        <w:tab w:val="center" w:pos="4536"/>
        <w:tab w:val="right" w:pos="9072"/>
      </w:tabs>
      <w:ind w:right="-23"/>
    </w:pPr>
  </w:style>
  <w:style w:type="paragraph" w:styleId="BalloonText">
    <w:name w:val="Balloon Text"/>
    <w:basedOn w:val="Normal"/>
    <w:link w:val="BalloonTextChar"/>
    <w:autoRedefine/>
    <w:rsid w:val="008832D5"/>
    <w:rPr>
      <w:sz w:val="18"/>
      <w:szCs w:val="20"/>
    </w:rPr>
  </w:style>
  <w:style w:type="paragraph" w:styleId="Revision">
    <w:name w:val="Revision"/>
    <w:hidden/>
    <w:uiPriority w:val="99"/>
    <w:semiHidden/>
    <w:rsid w:val="00251D40"/>
    <w:rPr>
      <w:rFonts w:ascii="Arial" w:hAnsi="Arial"/>
    </w:rPr>
  </w:style>
  <w:style w:type="paragraph" w:customStyle="1" w:styleId="AttachmentHeading">
    <w:name w:val="Attachment Heading"/>
    <w:basedOn w:val="Normal"/>
    <w:rsid w:val="003D14EF"/>
    <w:pPr>
      <w:jc w:val="center"/>
    </w:pPr>
    <w:rPr>
      <w:b/>
      <w:bCs/>
      <w:caps/>
      <w:lang w:val="en-US" w:eastAsia="en-US"/>
    </w:rPr>
  </w:style>
  <w:style w:type="paragraph" w:customStyle="1" w:styleId="Notetodrafters">
    <w:name w:val="Note to drafters"/>
    <w:basedOn w:val="Normal"/>
    <w:next w:val="Normal"/>
    <w:rsid w:val="003D14EF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3D14EF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3D14EF"/>
    <w:rPr>
      <w:b/>
      <w:i/>
      <w:lang w:val="en-US" w:eastAsia="en-US"/>
    </w:rPr>
  </w:style>
  <w:style w:type="paragraph" w:customStyle="1" w:styleId="page">
    <w:name w:val="page"/>
    <w:basedOn w:val="Normal"/>
    <w:next w:val="Normal"/>
    <w:rsid w:val="003D14EF"/>
    <w:pPr>
      <w:tabs>
        <w:tab w:val="num" w:pos="864"/>
      </w:tabs>
      <w:ind w:left="864" w:hanging="864"/>
      <w:jc w:val="right"/>
    </w:pPr>
    <w:rPr>
      <w:b/>
      <w:lang w:val="en-US" w:eastAsia="en-US"/>
    </w:rPr>
  </w:style>
  <w:style w:type="paragraph" w:customStyle="1" w:styleId="textlevel2">
    <w:name w:val="text level 2"/>
    <w:next w:val="Normal"/>
    <w:rsid w:val="003D14EF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3D14EF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Indent">
    <w:name w:val="Indent"/>
    <w:basedOn w:val="Normal"/>
    <w:rsid w:val="003D14EF"/>
    <w:pPr>
      <w:tabs>
        <w:tab w:val="left" w:pos="1701"/>
      </w:tabs>
      <w:ind w:left="1701"/>
    </w:pPr>
  </w:style>
  <w:style w:type="paragraph" w:styleId="DocumentMap">
    <w:name w:val="Document Map"/>
    <w:basedOn w:val="Normal"/>
    <w:semiHidden/>
    <w:rsid w:val="003D14EF"/>
    <w:pPr>
      <w:shd w:val="clear" w:color="auto" w:fill="000080"/>
    </w:pPr>
    <w:rPr>
      <w:rFonts w:ascii="Tahoma" w:hAnsi="Tahoma"/>
    </w:rPr>
  </w:style>
  <w:style w:type="paragraph" w:styleId="TOC4">
    <w:name w:val="toc 4"/>
    <w:basedOn w:val="Normal"/>
    <w:next w:val="Normal"/>
    <w:autoRedefine/>
    <w:rsid w:val="00A13EB2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A13EB2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A13EB2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A13EB2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A13EB2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A13EB2"/>
    <w:pPr>
      <w:spacing w:after="100"/>
      <w:ind w:left="1600"/>
    </w:pPr>
  </w:style>
  <w:style w:type="character" w:customStyle="1" w:styleId="MarginheadingChar1">
    <w:name w:val="Margin heading Char1"/>
    <w:rsid w:val="003D14EF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A13EB2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AB154F"/>
    <w:rPr>
      <w:b/>
      <w:bCs/>
    </w:rPr>
  </w:style>
  <w:style w:type="character" w:styleId="FollowedHyperlink">
    <w:name w:val="FollowedHyperlink"/>
    <w:rsid w:val="00AB154F"/>
    <w:rPr>
      <w:rFonts w:cs="Times New Roman"/>
      <w:color w:val="800080"/>
      <w:u w:val="single"/>
    </w:rPr>
  </w:style>
  <w:style w:type="paragraph" w:customStyle="1" w:styleId="DIDTitle">
    <w:name w:val="DID Title"/>
    <w:basedOn w:val="Normal"/>
    <w:next w:val="Heading1"/>
    <w:rsid w:val="003D14EF"/>
    <w:pPr>
      <w:jc w:val="center"/>
    </w:pPr>
    <w:rPr>
      <w:b/>
      <w:caps/>
      <w:sz w:val="28"/>
      <w:szCs w:val="28"/>
    </w:rPr>
  </w:style>
  <w:style w:type="paragraph" w:customStyle="1" w:styleId="Options">
    <w:name w:val="Options"/>
    <w:basedOn w:val="Normal"/>
    <w:next w:val="Normal"/>
    <w:rsid w:val="00AB154F"/>
    <w:pPr>
      <w:widowControl w:val="0"/>
    </w:pPr>
    <w:rPr>
      <w:b/>
      <w:i/>
    </w:rPr>
  </w:style>
  <w:style w:type="paragraph" w:customStyle="1" w:styleId="TextManualNumber">
    <w:name w:val="Text Manual Number"/>
    <w:basedOn w:val="TextNoNumber"/>
    <w:rsid w:val="003D14EF"/>
    <w:pPr>
      <w:ind w:hanging="1276"/>
    </w:pPr>
  </w:style>
  <w:style w:type="table" w:styleId="TableGrid">
    <w:name w:val="Table Grid"/>
    <w:basedOn w:val="TableNormal"/>
    <w:rsid w:val="00B55C19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B55C19"/>
  </w:style>
  <w:style w:type="character" w:customStyle="1" w:styleId="BodyTextChar">
    <w:name w:val="Body Text Char"/>
    <w:rsid w:val="00AB154F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B55C19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link w:val="EndnoteTextChar1"/>
    <w:semiHidden/>
    <w:rsid w:val="00B55C19"/>
    <w:rPr>
      <w:szCs w:val="20"/>
    </w:rPr>
  </w:style>
  <w:style w:type="character" w:customStyle="1" w:styleId="EndnoteTextChar">
    <w:name w:val="Endnote Text Char"/>
    <w:rsid w:val="00AB154F"/>
    <w:rPr>
      <w:rFonts w:ascii="Arial" w:hAnsi="Arial" w:cs="Times New Roman"/>
      <w:lang w:val="x-none" w:eastAsia="en-US"/>
    </w:rPr>
  </w:style>
  <w:style w:type="paragraph" w:customStyle="1" w:styleId="Indentlist">
    <w:name w:val="Indent list"/>
    <w:basedOn w:val="Normal"/>
    <w:rsid w:val="00AB154F"/>
    <w:pPr>
      <w:numPr>
        <w:numId w:val="20"/>
      </w:numPr>
      <w:tabs>
        <w:tab w:val="left" w:pos="1701"/>
      </w:tabs>
    </w:pPr>
  </w:style>
  <w:style w:type="paragraph" w:customStyle="1" w:styleId="NoteToDrafters0">
    <w:name w:val="Note To Drafters"/>
    <w:basedOn w:val="Normal"/>
    <w:next w:val="Normal"/>
    <w:autoRedefine/>
    <w:semiHidden/>
    <w:rsid w:val="00AB154F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AB154F"/>
    <w:pPr>
      <w:shd w:val="pct15" w:color="auto" w:fill="FFFFFF"/>
      <w:spacing w:before="120"/>
    </w:pPr>
    <w:rPr>
      <w:b/>
      <w:i/>
    </w:rPr>
  </w:style>
  <w:style w:type="paragraph" w:customStyle="1" w:styleId="subpara">
    <w:name w:val="sub para"/>
    <w:basedOn w:val="Normal"/>
    <w:semiHidden/>
    <w:rsid w:val="00AB154F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AB154F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AB154F"/>
    <w:rPr>
      <w:b/>
      <w:caps/>
    </w:rPr>
  </w:style>
  <w:style w:type="paragraph" w:customStyle="1" w:styleId="Recitals">
    <w:name w:val="Recitals"/>
    <w:basedOn w:val="Normal"/>
    <w:semiHidden/>
    <w:rsid w:val="00AB154F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AB154F"/>
    <w:pPr>
      <w:keepNext/>
      <w:ind w:left="851"/>
    </w:pPr>
  </w:style>
  <w:style w:type="paragraph" w:customStyle="1" w:styleId="TablePara">
    <w:name w:val="Table Para"/>
    <w:autoRedefine/>
    <w:semiHidden/>
    <w:rsid w:val="00AB154F"/>
    <w:pPr>
      <w:numPr>
        <w:numId w:val="23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AB154F"/>
  </w:style>
  <w:style w:type="paragraph" w:customStyle="1" w:styleId="TableSubpara">
    <w:name w:val="Table Subpara"/>
    <w:autoRedefine/>
    <w:semiHidden/>
    <w:rsid w:val="00AB154F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Level11fo">
    <w:name w:val="Level 1.1fo"/>
    <w:basedOn w:val="Normal"/>
    <w:rsid w:val="00AB154F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AB154F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link w:val="Heading1"/>
    <w:locked/>
    <w:rsid w:val="00E7656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locked/>
    <w:rsid w:val="00A13EB2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link w:val="Heading3"/>
    <w:locked/>
    <w:rsid w:val="001C7EE6"/>
    <w:rPr>
      <w:rFonts w:ascii="Arial" w:hAnsi="Arial"/>
      <w:b/>
      <w:sz w:val="24"/>
      <w:szCs w:val="24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locked/>
    <w:rsid w:val="001C7EE6"/>
    <w:rPr>
      <w:rFonts w:ascii="Arial" w:hAnsi="Arial"/>
      <w:b/>
      <w:i/>
      <w:sz w:val="24"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1C7EE6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1C7EE6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1C7EE6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1C7EE6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1C7EE6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AB154F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AB154F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AB154F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AB154F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8832D5"/>
    <w:rPr>
      <w:rFonts w:ascii="Arial" w:hAnsi="Arial"/>
      <w:sz w:val="18"/>
    </w:rPr>
  </w:style>
  <w:style w:type="character" w:customStyle="1" w:styleId="SC430">
    <w:name w:val="SC430"/>
    <w:rsid w:val="00AB154F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locked/>
    <w:rsid w:val="0000754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007547"/>
    <w:rPr>
      <w:b/>
      <w:bCs/>
      <w:sz w:val="26"/>
      <w:szCs w:val="26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007547"/>
    <w:rPr>
      <w:b/>
      <w:bCs/>
      <w:szCs w:val="24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007547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007547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007547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ocked/>
    <w:rsid w:val="00007547"/>
    <w:rPr>
      <w:sz w:val="24"/>
      <w:szCs w:val="24"/>
    </w:rPr>
  </w:style>
  <w:style w:type="character" w:customStyle="1" w:styleId="Heading8Char1">
    <w:name w:val="Heading 8 Char1"/>
    <w:aliases w:val="Spare4 Char,(A) Char"/>
    <w:locked/>
    <w:rsid w:val="00007547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ocked/>
    <w:rsid w:val="00007547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AB154F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AB154F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AB154F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locked/>
    <w:rsid w:val="00AB154F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AB154F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007547"/>
    <w:rPr>
      <w:i/>
      <w:iCs/>
    </w:rPr>
  </w:style>
  <w:style w:type="character" w:customStyle="1" w:styleId="CommentSubjectChar1">
    <w:name w:val="Comment Subject Char1"/>
    <w:link w:val="CommentSubject"/>
    <w:semiHidden/>
    <w:rsid w:val="00AB154F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AB154F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A13EB2"/>
    <w:pPr>
      <w:keepNext/>
      <w:keepLines/>
      <w:numPr>
        <w:ilvl w:val="1"/>
        <w:numId w:val="2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A13EB2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A13EB2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A13EB2"/>
    <w:pPr>
      <w:numPr>
        <w:ilvl w:val="2"/>
        <w:numId w:val="24"/>
      </w:numPr>
    </w:pPr>
  </w:style>
  <w:style w:type="paragraph" w:customStyle="1" w:styleId="COTCOCLV1-ASDEFCON">
    <w:name w:val="COT/COC LV1 - ASDEFCON"/>
    <w:basedOn w:val="ASDEFCONNormal"/>
    <w:next w:val="COTCOCLV2-ASDEFCON"/>
    <w:rsid w:val="00A13EB2"/>
    <w:pPr>
      <w:keepNext/>
      <w:keepLines/>
      <w:numPr>
        <w:numId w:val="2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A13EB2"/>
    <w:pPr>
      <w:numPr>
        <w:ilvl w:val="3"/>
        <w:numId w:val="24"/>
      </w:numPr>
    </w:pPr>
  </w:style>
  <w:style w:type="paragraph" w:customStyle="1" w:styleId="COTCOCLV5-ASDEFCON">
    <w:name w:val="COT/COC LV5 - ASDEFCON"/>
    <w:basedOn w:val="ASDEFCONNormal"/>
    <w:rsid w:val="00A13EB2"/>
    <w:pPr>
      <w:numPr>
        <w:ilvl w:val="4"/>
        <w:numId w:val="24"/>
      </w:numPr>
    </w:pPr>
  </w:style>
  <w:style w:type="paragraph" w:customStyle="1" w:styleId="COTCOCLV6-ASDEFCON">
    <w:name w:val="COT/COC LV6 - ASDEFCON"/>
    <w:basedOn w:val="ASDEFCONNormal"/>
    <w:rsid w:val="00A13EB2"/>
    <w:pPr>
      <w:keepLines/>
      <w:numPr>
        <w:ilvl w:val="5"/>
        <w:numId w:val="24"/>
      </w:numPr>
    </w:pPr>
  </w:style>
  <w:style w:type="paragraph" w:customStyle="1" w:styleId="ASDEFCONOption">
    <w:name w:val="ASDEFCON Option"/>
    <w:basedOn w:val="ASDEFCONNormal"/>
    <w:rsid w:val="00A13EB2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A13EB2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A13EB2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A13EB2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A13EB2"/>
    <w:pPr>
      <w:keepNext/>
      <w:keepLines/>
      <w:numPr>
        <w:numId w:val="5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A13EB2"/>
    <w:pPr>
      <w:numPr>
        <w:ilvl w:val="1"/>
        <w:numId w:val="5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A13EB2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A13EB2"/>
    <w:pPr>
      <w:numPr>
        <w:ilvl w:val="2"/>
        <w:numId w:val="5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A13EB2"/>
    <w:pPr>
      <w:numPr>
        <w:ilvl w:val="3"/>
        <w:numId w:val="54"/>
      </w:numPr>
    </w:pPr>
    <w:rPr>
      <w:szCs w:val="24"/>
    </w:rPr>
  </w:style>
  <w:style w:type="paragraph" w:customStyle="1" w:styleId="ASDEFCONCoverTitle">
    <w:name w:val="ASDEFCON Cover Title"/>
    <w:rsid w:val="00A13EB2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A13EB2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A13EB2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A13EB2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A13EB2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A13EB2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A13EB2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A13EB2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A13EB2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A13EB2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A13EB2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A13EB2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A13EB2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A13EB2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A13EB2"/>
    <w:pPr>
      <w:numPr>
        <w:numId w:val="2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A13EB2"/>
    <w:pPr>
      <w:numPr>
        <w:numId w:val="2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A13EB2"/>
    <w:pPr>
      <w:numPr>
        <w:numId w:val="2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A13EB2"/>
    <w:pPr>
      <w:numPr>
        <w:numId w:val="2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A13EB2"/>
    <w:pPr>
      <w:keepNext/>
      <w:numPr>
        <w:numId w:val="1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A13EB2"/>
    <w:pPr>
      <w:keepNext/>
      <w:numPr>
        <w:ilvl w:val="1"/>
        <w:numId w:val="1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A13EB2"/>
    <w:pPr>
      <w:keepNext/>
      <w:numPr>
        <w:ilvl w:val="2"/>
        <w:numId w:val="1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A13EB2"/>
    <w:pPr>
      <w:keepNext/>
      <w:numPr>
        <w:ilvl w:val="3"/>
        <w:numId w:val="1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A13EB2"/>
    <w:pPr>
      <w:keepNext/>
      <w:numPr>
        <w:ilvl w:val="4"/>
        <w:numId w:val="1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A13EB2"/>
    <w:pPr>
      <w:numPr>
        <w:ilvl w:val="5"/>
        <w:numId w:val="1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A13EB2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A13EB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A13EB2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A13EB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A13EB2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A13EB2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A13EB2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A13EB2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A13EB2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A13EB2"/>
    <w:pPr>
      <w:numPr>
        <w:ilvl w:val="6"/>
        <w:numId w:val="1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A13EB2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A13EB2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A13EB2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A13EB2"/>
    <w:pPr>
      <w:numPr>
        <w:numId w:val="3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A13EB2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A13EB2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A13EB2"/>
    <w:pPr>
      <w:numPr>
        <w:numId w:val="4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A13EB2"/>
    <w:pPr>
      <w:numPr>
        <w:numId w:val="4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A13EB2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A13EB2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A13EB2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A13EB2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A13EB2"/>
    <w:pPr>
      <w:numPr>
        <w:numId w:val="32"/>
      </w:numPr>
    </w:pPr>
  </w:style>
  <w:style w:type="paragraph" w:customStyle="1" w:styleId="Table8ptBP2-ASDEFCON">
    <w:name w:val="Table 8pt BP2 - ASDEFCON"/>
    <w:basedOn w:val="Table8ptText-ASDEFCON"/>
    <w:rsid w:val="00A13EB2"/>
    <w:pPr>
      <w:numPr>
        <w:ilvl w:val="1"/>
        <w:numId w:val="3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A13EB2"/>
    <w:pPr>
      <w:numPr>
        <w:numId w:val="3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A13EB2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A13EB2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A13EB2"/>
    <w:pPr>
      <w:numPr>
        <w:numId w:val="8"/>
      </w:numPr>
    </w:pPr>
  </w:style>
  <w:style w:type="paragraph" w:customStyle="1" w:styleId="Table10ptBP1-ASDEFCON">
    <w:name w:val="Table 10pt BP1 - ASDEFCON"/>
    <w:basedOn w:val="ASDEFCONNormal"/>
    <w:rsid w:val="00A13EB2"/>
    <w:pPr>
      <w:numPr>
        <w:numId w:val="3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A13EB2"/>
    <w:pPr>
      <w:numPr>
        <w:ilvl w:val="1"/>
        <w:numId w:val="3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A13EB2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A13EB2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A13EB2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A13EB2"/>
    <w:pPr>
      <w:numPr>
        <w:numId w:val="4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A13EB2"/>
    <w:pPr>
      <w:numPr>
        <w:ilvl w:val="6"/>
        <w:numId w:val="33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A13EB2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A13EB2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A13EB2"/>
    <w:pPr>
      <w:numPr>
        <w:numId w:val="4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A13EB2"/>
    <w:pPr>
      <w:numPr>
        <w:numId w:val="35"/>
      </w:numPr>
    </w:pPr>
  </w:style>
  <w:style w:type="character" w:customStyle="1" w:styleId="ASDEFCONRecitalsCharChar">
    <w:name w:val="ASDEFCON Recitals Char Char"/>
    <w:link w:val="ASDEFCONRecitals"/>
    <w:rsid w:val="00A13EB2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A13EB2"/>
    <w:pPr>
      <w:numPr>
        <w:numId w:val="3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A13EB2"/>
    <w:pPr>
      <w:numPr>
        <w:numId w:val="37"/>
      </w:numPr>
    </w:pPr>
    <w:rPr>
      <w:b/>
      <w:i/>
    </w:rPr>
  </w:style>
  <w:style w:type="paragraph" w:styleId="Caption">
    <w:name w:val="caption"/>
    <w:basedOn w:val="Normal"/>
    <w:next w:val="Normal"/>
    <w:qFormat/>
    <w:rsid w:val="00A13EB2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A13EB2"/>
    <w:pPr>
      <w:numPr>
        <w:numId w:val="3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A13EB2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A13EB2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A13EB2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A13EB2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A13EB2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A13EB2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A13EB2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A13EB2"/>
    <w:pPr>
      <w:numPr>
        <w:ilvl w:val="1"/>
        <w:numId w:val="4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4B1D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A13EB2"/>
    <w:pPr>
      <w:numPr>
        <w:numId w:val="6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sims1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885</TotalTime>
  <Pages>4</Pages>
  <Words>1485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DID-CSER-PHIP</vt:lpstr>
    </vt:vector>
  </TitlesOfParts>
  <Manager>ASDEFCON SOW Policy, CASG</Manager>
  <Company>Defence</Company>
  <LinksUpToDate>false</LinksUpToDate>
  <CharactersWithSpaces>9733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DID-CSER-PHIP</dc:title>
  <dc:subject>Phase In Plan</dc:subject>
  <dc:creator/>
  <cp:keywords>Phase In Plan</cp:keywords>
  <cp:lastModifiedBy>Sims, Thomas MR 1</cp:lastModifiedBy>
  <cp:revision>39</cp:revision>
  <cp:lastPrinted>2017-11-08T05:24:00Z</cp:lastPrinted>
  <dcterms:created xsi:type="dcterms:W3CDTF">2018-01-16T21:55:00Z</dcterms:created>
  <dcterms:modified xsi:type="dcterms:W3CDTF">2026-06-17T06:41:00Z</dcterms:modified>
  <cp:category>ASDEFCON (Complex Services)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BM80018669</vt:lpwstr>
  </property>
  <property fmtid="{D5CDD505-2E9C-101B-9397-08002B2CF9AE}" pid="4" name="Objective-Title">
    <vt:lpwstr>DID-CSER-PHIP-V1.2</vt:lpwstr>
  </property>
  <property fmtid="{D5CDD505-2E9C-101B-9397-08002B2CF9AE}" pid="5" name="Objective-Comment">
    <vt:lpwstr/>
  </property>
  <property fmtid="{D5CDD505-2E9C-101B-9397-08002B2CF9AE}" pid="6" name="Objective-CreationStamp">
    <vt:filetime>2024-09-12T03:25:36Z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2024-09-12T03:25:36Z</vt:filetime>
  </property>
  <property fmtid="{D5CDD505-2E9C-101B-9397-08002B2CF9AE}" pid="10" name="Objective-ModificationStamp">
    <vt:filetime>2026-02-03T00:41:23Z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06 DIDs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1.0</vt:lpwstr>
  </property>
  <property fmtid="{D5CDD505-2E9C-101B-9397-08002B2CF9AE}" pid="16" name="Objective-VersionNumber">
    <vt:i4>1</vt:i4>
  </property>
  <property fmtid="{D5CDD505-2E9C-101B-9397-08002B2CF9AE}" pid="17" name="Objective-VersionComment">
    <vt:lpwstr>First version</vt:lpwstr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Services)</vt:lpwstr>
  </property>
  <property fmtid="{D5CDD505-2E9C-101B-9397-08002B2CF9AE}" pid="24" name="Footer_Left">
    <vt:lpwstr/>
  </property>
  <property fmtid="{D5CDD505-2E9C-101B-9397-08002B2CF9AE}" pid="25" name="Header_Righ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